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79C191FD" w:rsidR="005E7182" w:rsidRPr="003A4513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3A4513">
        <w:rPr>
          <w:bCs/>
          <w:noProof w:val="0"/>
          <w:sz w:val="24"/>
          <w:szCs w:val="24"/>
        </w:rPr>
        <w:t>3GPP TSG RAN WG1 #11</w:t>
      </w:r>
      <w:r w:rsidR="00085A2D" w:rsidRPr="003A4513">
        <w:rPr>
          <w:bCs/>
          <w:noProof w:val="0"/>
          <w:sz w:val="24"/>
          <w:szCs w:val="24"/>
        </w:rPr>
        <w:t>7</w:t>
      </w:r>
      <w:r w:rsidRPr="003A4513">
        <w:rPr>
          <w:bCs/>
          <w:noProof w:val="0"/>
          <w:sz w:val="24"/>
          <w:szCs w:val="24"/>
        </w:rPr>
        <w:tab/>
      </w:r>
      <w:r w:rsidR="001E698D" w:rsidRPr="003A4513">
        <w:rPr>
          <w:bCs/>
          <w:noProof w:val="0"/>
          <w:sz w:val="24"/>
          <w:szCs w:val="24"/>
        </w:rPr>
        <w:t>R1-2403994</w:t>
      </w:r>
    </w:p>
    <w:bookmarkEnd w:id="0"/>
    <w:bookmarkEnd w:id="1"/>
    <w:p w14:paraId="3591D07B" w14:textId="751CF1B7" w:rsidR="00607A7F" w:rsidRPr="003A4513" w:rsidRDefault="00085A2D" w:rsidP="00607A7F">
      <w:pPr>
        <w:pStyle w:val="Header"/>
        <w:rPr>
          <w:bCs/>
          <w:noProof w:val="0"/>
          <w:sz w:val="24"/>
          <w:szCs w:val="24"/>
        </w:rPr>
      </w:pPr>
      <w:r w:rsidRPr="003A4513">
        <w:rPr>
          <w:bCs/>
          <w:noProof w:val="0"/>
          <w:sz w:val="24"/>
          <w:szCs w:val="24"/>
        </w:rPr>
        <w:t>Fukuoka, Japan, 20</w:t>
      </w:r>
      <w:r w:rsidR="00607A7F" w:rsidRPr="003A4513">
        <w:rPr>
          <w:bCs/>
          <w:noProof w:val="0"/>
          <w:sz w:val="24"/>
          <w:szCs w:val="24"/>
        </w:rPr>
        <w:t xml:space="preserve"> – </w:t>
      </w:r>
      <w:r w:rsidRPr="003A4513">
        <w:rPr>
          <w:bCs/>
          <w:noProof w:val="0"/>
          <w:sz w:val="24"/>
          <w:szCs w:val="24"/>
        </w:rPr>
        <w:t>24</w:t>
      </w:r>
      <w:r w:rsidR="00607A7F" w:rsidRPr="003A4513">
        <w:rPr>
          <w:bCs/>
          <w:noProof w:val="0"/>
          <w:sz w:val="24"/>
          <w:szCs w:val="24"/>
        </w:rPr>
        <w:t xml:space="preserve"> </w:t>
      </w:r>
      <w:r w:rsidRPr="003A4513">
        <w:rPr>
          <w:bCs/>
          <w:noProof w:val="0"/>
          <w:sz w:val="24"/>
          <w:szCs w:val="24"/>
        </w:rPr>
        <w:t>May</w:t>
      </w:r>
      <w:r w:rsidR="00607A7F" w:rsidRPr="003A4513">
        <w:rPr>
          <w:bCs/>
          <w:noProof w:val="0"/>
          <w:sz w:val="24"/>
          <w:szCs w:val="24"/>
        </w:rPr>
        <w:t>, 2024</w:t>
      </w:r>
    </w:p>
    <w:p w14:paraId="376911AE" w14:textId="77777777" w:rsidR="00773C9C" w:rsidRPr="003A4513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12ACA3B2" w14:textId="77777777" w:rsidR="00237A40" w:rsidRPr="003A4513" w:rsidRDefault="00237A40" w:rsidP="00237A40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3A4513">
        <w:rPr>
          <w:rFonts w:cs="Arial"/>
          <w:b/>
          <w:bCs/>
          <w:sz w:val="24"/>
          <w:szCs w:val="24"/>
          <w:lang w:val="en-US"/>
        </w:rPr>
        <w:t>Agenda item:</w:t>
      </w:r>
      <w:r w:rsidRPr="003A4513">
        <w:rPr>
          <w:rFonts w:cs="Arial"/>
          <w:b/>
          <w:bCs/>
          <w:sz w:val="24"/>
          <w:lang w:val="en-US"/>
        </w:rPr>
        <w:tab/>
      </w:r>
      <w:r w:rsidRPr="003A4513">
        <w:rPr>
          <w:rFonts w:cs="Arial"/>
          <w:b/>
          <w:bCs/>
          <w:sz w:val="24"/>
          <w:lang w:val="en-US"/>
        </w:rPr>
        <w:tab/>
      </w:r>
      <w:r w:rsidRPr="003A4513">
        <w:rPr>
          <w:rFonts w:cs="Arial"/>
          <w:b/>
          <w:bCs/>
          <w:sz w:val="24"/>
          <w:szCs w:val="24"/>
          <w:lang w:val="en-US"/>
        </w:rPr>
        <w:t>9.7.1</w:t>
      </w:r>
    </w:p>
    <w:p w14:paraId="04108C47" w14:textId="77777777" w:rsidR="00237A40" w:rsidRPr="003A4513" w:rsidRDefault="00237A40" w:rsidP="00237A40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3A4513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3A4513">
        <w:rPr>
          <w:rFonts w:ascii="Arial" w:hAnsi="Arial" w:cs="Arial"/>
          <w:b/>
          <w:bCs/>
          <w:sz w:val="24"/>
          <w:lang w:val="en-US"/>
        </w:rPr>
        <w:tab/>
      </w:r>
      <w:r w:rsidRPr="003A4513">
        <w:rPr>
          <w:rFonts w:ascii="Arial" w:hAnsi="Arial" w:cs="Arial"/>
          <w:b/>
          <w:bCs/>
          <w:sz w:val="24"/>
          <w:szCs w:val="24"/>
          <w:lang w:val="en-US"/>
        </w:rPr>
        <w:t>Nokia, Nokia Shanghai Bell</w:t>
      </w:r>
    </w:p>
    <w:p w14:paraId="09E24481" w14:textId="77777777" w:rsidR="00237A40" w:rsidRPr="003A4513" w:rsidRDefault="00237A40" w:rsidP="00237A4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3A4513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3A4513">
        <w:rPr>
          <w:rFonts w:ascii="Arial" w:hAnsi="Arial" w:cs="Arial"/>
          <w:b/>
          <w:bCs/>
          <w:sz w:val="24"/>
          <w:lang w:val="en-US"/>
        </w:rPr>
        <w:tab/>
        <w:t>Discussion on ISAC deployment scenarios</w:t>
      </w:r>
    </w:p>
    <w:p w14:paraId="486AD1FE" w14:textId="77777777" w:rsidR="00237A40" w:rsidRPr="003A4513" w:rsidRDefault="00237A40" w:rsidP="00237A40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3A4513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3A4513">
        <w:rPr>
          <w:rFonts w:ascii="Arial" w:hAnsi="Arial" w:cs="Arial"/>
          <w:b/>
          <w:bCs/>
          <w:sz w:val="24"/>
          <w:lang w:val="en-US"/>
        </w:rPr>
        <w:tab/>
      </w:r>
      <w:r w:rsidRPr="003A4513">
        <w:rPr>
          <w:rFonts w:ascii="Arial" w:hAnsi="Arial" w:cs="Arial"/>
          <w:b/>
          <w:bCs/>
          <w:sz w:val="24"/>
          <w:lang w:val="en-US"/>
        </w:rPr>
        <w:tab/>
      </w:r>
      <w:r w:rsidRPr="003A4513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3A4513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3A4513" w:rsidRDefault="00EE7FA7" w:rsidP="00090989">
      <w:pPr>
        <w:pStyle w:val="Heading1"/>
        <w:rPr>
          <w:lang w:val="en-US"/>
        </w:rPr>
      </w:pPr>
      <w:r w:rsidRPr="003A4513">
        <w:rPr>
          <w:lang w:val="en-US"/>
        </w:rPr>
        <w:t>Introduction</w:t>
      </w:r>
    </w:p>
    <w:p w14:paraId="3BD1F381" w14:textId="77777777" w:rsidR="00237A40" w:rsidRPr="003A4513" w:rsidRDefault="00237A40" w:rsidP="00237A40">
      <w:pPr>
        <w:rPr>
          <w:lang w:val="en-US"/>
        </w:rPr>
      </w:pPr>
      <w:r w:rsidRPr="003A4513">
        <w:rPr>
          <w:lang w:val="en-US"/>
        </w:rPr>
        <w:t xml:space="preserve">A Study Item for Rel19 on channel modelling for Integrated Sensing and Communications (ISAC) for NR was approved in RAN#102 [1]. </w:t>
      </w:r>
    </w:p>
    <w:p w14:paraId="00777D0D" w14:textId="77777777" w:rsidR="00237A40" w:rsidRPr="003A4513" w:rsidRDefault="00237A40" w:rsidP="00237A40">
      <w:pPr>
        <w:rPr>
          <w:sz w:val="22"/>
          <w:szCs w:val="22"/>
          <w:lang w:val="en-US"/>
        </w:rPr>
      </w:pPr>
      <w:r w:rsidRPr="003A4513">
        <w:rPr>
          <w:noProof/>
          <w:lang w:val="en-US"/>
        </w:rPr>
        <w:drawing>
          <wp:inline distT="0" distB="0" distL="0" distR="0" wp14:anchorId="0E026A13" wp14:editId="0DAC0F35">
            <wp:extent cx="6120765" cy="2423795"/>
            <wp:effectExtent l="19050" t="19050" r="13335" b="14605"/>
            <wp:docPr id="1264226812" name="Picture 1264226812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226812" name="Picture 1" descr="A close-up of a documen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237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304FF64" w14:textId="77777777" w:rsidR="00237A40" w:rsidRPr="003A4513" w:rsidRDefault="00237A40" w:rsidP="00237A40">
      <w:pPr>
        <w:rPr>
          <w:sz w:val="22"/>
          <w:szCs w:val="22"/>
          <w:lang w:val="en-US"/>
        </w:rPr>
      </w:pPr>
      <w:r w:rsidRPr="003A4513">
        <w:rPr>
          <w:sz w:val="22"/>
          <w:szCs w:val="22"/>
          <w:lang w:val="en-US"/>
        </w:rPr>
        <w:t>The SI further identified the objectives for RAN1 to resolve:</w:t>
      </w:r>
    </w:p>
    <w:p w14:paraId="71C6647C" w14:textId="77777777" w:rsidR="00237A40" w:rsidRPr="003A4513" w:rsidRDefault="00237A40" w:rsidP="00237A40">
      <w:pPr>
        <w:rPr>
          <w:sz w:val="22"/>
          <w:szCs w:val="22"/>
          <w:lang w:val="en-US"/>
        </w:rPr>
      </w:pPr>
      <w:r w:rsidRPr="003A4513">
        <w:rPr>
          <w:noProof/>
          <w:lang w:val="en-US"/>
        </w:rPr>
        <w:drawing>
          <wp:inline distT="0" distB="0" distL="0" distR="0" wp14:anchorId="1CD00F7D" wp14:editId="74EF00D4">
            <wp:extent cx="6120765" cy="1209039"/>
            <wp:effectExtent l="19050" t="19050" r="13335" b="10795"/>
            <wp:docPr id="1879237856" name="Picture 1879237856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237856" name="Picture 1879237856" descr="A white background with black tex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0903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309E77C" w14:textId="2C261427" w:rsidR="00237A40" w:rsidRPr="003A4513" w:rsidRDefault="00237A40" w:rsidP="00237A40">
      <w:pPr>
        <w:rPr>
          <w:sz w:val="22"/>
          <w:szCs w:val="22"/>
          <w:lang w:val="en-US"/>
        </w:rPr>
      </w:pPr>
      <w:r w:rsidRPr="003A4513">
        <w:rPr>
          <w:sz w:val="22"/>
          <w:szCs w:val="22"/>
          <w:lang w:val="en-US"/>
        </w:rPr>
        <w:t>The study began in RAN1#116 in Feb. 2024</w:t>
      </w:r>
      <w:r w:rsidR="00A82184" w:rsidRPr="003A4513">
        <w:rPr>
          <w:sz w:val="22"/>
          <w:szCs w:val="22"/>
          <w:lang w:val="en-US"/>
        </w:rPr>
        <w:t xml:space="preserve">. </w:t>
      </w:r>
      <w:r w:rsidRPr="003A4513">
        <w:rPr>
          <w:sz w:val="22"/>
          <w:szCs w:val="22"/>
          <w:lang w:val="en-US"/>
        </w:rPr>
        <w:t>This contribution provides Nokia’s views regarding deployment scenarios or ISAC channel modeling.</w:t>
      </w:r>
    </w:p>
    <w:p w14:paraId="558675C4" w14:textId="77777777" w:rsidR="0031560F" w:rsidRDefault="0031560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68476DBD" w14:textId="6A9E49EA" w:rsidR="00CE41E8" w:rsidRPr="003A4513" w:rsidRDefault="00C6795E" w:rsidP="00CE41E8">
      <w:pPr>
        <w:pStyle w:val="Heading1"/>
        <w:rPr>
          <w:lang w:val="en-US"/>
        </w:rPr>
      </w:pPr>
      <w:r w:rsidRPr="003A4513">
        <w:rPr>
          <w:lang w:val="en-US"/>
        </w:rPr>
        <w:lastRenderedPageBreak/>
        <w:t>Discussion</w:t>
      </w:r>
    </w:p>
    <w:p w14:paraId="10079DAA" w14:textId="77777777" w:rsidR="00250F87" w:rsidRPr="003A4513" w:rsidRDefault="00250F87" w:rsidP="00250F87">
      <w:pPr>
        <w:pStyle w:val="0Maintext"/>
        <w:rPr>
          <w:lang w:val="en-US"/>
        </w:rPr>
      </w:pPr>
      <w:r w:rsidRPr="003A4513">
        <w:rPr>
          <w:lang w:val="en-US"/>
        </w:rPr>
        <w:t>As discussed in RAN1#116, a mapping of baseline evaluation parameters from existing studies to evaluation parameters for sensing studies was agreed.</w:t>
      </w:r>
    </w:p>
    <w:p w14:paraId="4A0299E1" w14:textId="77777777" w:rsidR="00250F87" w:rsidRPr="003A4513" w:rsidRDefault="00250F87" w:rsidP="00250F87">
      <w:pPr>
        <w:pStyle w:val="0Maintext"/>
        <w:rPr>
          <w:lang w:val="en-US"/>
        </w:rPr>
      </w:pPr>
    </w:p>
    <w:p w14:paraId="0F384094" w14:textId="77777777" w:rsidR="00250F87" w:rsidRPr="003A4513" w:rsidRDefault="00250F87" w:rsidP="00250F87">
      <w:pPr>
        <w:ind w:left="1418" w:hanging="1134"/>
        <w:rPr>
          <w:b/>
          <w:bCs/>
          <w:highlight w:val="green"/>
          <w:lang w:val="en-US"/>
        </w:rPr>
      </w:pPr>
      <w:r w:rsidRPr="003A4513">
        <w:rPr>
          <w:b/>
          <w:bCs/>
          <w:highlight w:val="green"/>
          <w:lang w:val="en-US"/>
        </w:rPr>
        <w:t>Agreement</w:t>
      </w:r>
    </w:p>
    <w:p w14:paraId="7C121B9E" w14:textId="77777777" w:rsidR="00250F87" w:rsidRPr="003A4513" w:rsidRDefault="00250F87" w:rsidP="00250F87">
      <w:pPr>
        <w:ind w:left="284"/>
        <w:rPr>
          <w:i/>
          <w:iCs/>
          <w:lang w:val="en-US" w:eastAsia="x-none"/>
        </w:rPr>
      </w:pPr>
      <w:r w:rsidRPr="003A4513">
        <w:rPr>
          <w:i/>
          <w:iCs/>
          <w:lang w:val="en-US" w:eastAsia="x-none"/>
        </w:rPr>
        <w:t>For progressing ISAC study, the following sensing targets and existing communication scenarios will be considered as a starting point:</w:t>
      </w:r>
    </w:p>
    <w:p w14:paraId="5DBA82E5" w14:textId="77777777" w:rsidR="00250F87" w:rsidRPr="003A4513" w:rsidRDefault="00250F87" w:rsidP="00250F87">
      <w:pPr>
        <w:numPr>
          <w:ilvl w:val="0"/>
          <w:numId w:val="41"/>
        </w:numPr>
        <w:overflowPunct/>
        <w:autoSpaceDE/>
        <w:autoSpaceDN/>
        <w:adjustRightInd/>
        <w:spacing w:after="0"/>
        <w:ind w:left="1503"/>
        <w:textAlignment w:val="auto"/>
        <w:rPr>
          <w:i/>
          <w:iCs/>
          <w:lang w:val="en-US" w:eastAsia="x-none"/>
        </w:rPr>
      </w:pPr>
      <w:r w:rsidRPr="003A4513">
        <w:rPr>
          <w:i/>
          <w:iCs/>
          <w:lang w:val="en-US" w:eastAsia="x-none"/>
        </w:rPr>
        <w:t>Note1: the table below does not imply that the sensing target will be placed at positions defined for UEs and BSs in the scenarios in the right column.</w:t>
      </w:r>
    </w:p>
    <w:p w14:paraId="573C66D4" w14:textId="77777777" w:rsidR="00250F87" w:rsidRPr="003A4513" w:rsidRDefault="00250F87" w:rsidP="00250F87">
      <w:pPr>
        <w:numPr>
          <w:ilvl w:val="0"/>
          <w:numId w:val="41"/>
        </w:numPr>
        <w:overflowPunct/>
        <w:autoSpaceDE/>
        <w:autoSpaceDN/>
        <w:adjustRightInd/>
        <w:spacing w:after="0"/>
        <w:ind w:left="1503"/>
        <w:textAlignment w:val="auto"/>
        <w:rPr>
          <w:i/>
          <w:iCs/>
          <w:lang w:val="en-US" w:eastAsia="x-none"/>
        </w:rPr>
      </w:pPr>
      <w:r w:rsidRPr="003A4513">
        <w:rPr>
          <w:i/>
          <w:iCs/>
          <w:lang w:val="en-US" w:eastAsia="x-none"/>
        </w:rPr>
        <w:t>Note2: the table below does not imply that UEs are necessarily placed at positions defined for UEs in the scenarios in the right column.</w:t>
      </w:r>
    </w:p>
    <w:p w14:paraId="4341B279" w14:textId="77777777" w:rsidR="00250F87" w:rsidRPr="003A4513" w:rsidRDefault="00250F87" w:rsidP="00250F87">
      <w:pPr>
        <w:numPr>
          <w:ilvl w:val="0"/>
          <w:numId w:val="41"/>
        </w:numPr>
        <w:overflowPunct/>
        <w:autoSpaceDE/>
        <w:autoSpaceDN/>
        <w:adjustRightInd/>
        <w:spacing w:after="0"/>
        <w:ind w:left="1503"/>
        <w:textAlignment w:val="auto"/>
        <w:rPr>
          <w:i/>
          <w:iCs/>
          <w:lang w:val="en-US" w:eastAsia="x-none"/>
        </w:rPr>
      </w:pPr>
      <w:r w:rsidRPr="003A4513">
        <w:rPr>
          <w:i/>
          <w:iCs/>
          <w:lang w:val="en-US" w:eastAsia="x-none"/>
        </w:rPr>
        <w:t>Note3: the existing communication scenarios are listed with the intent to use the evaluation parameters defined for those scenarios, as a starting point.</w:t>
      </w:r>
    </w:p>
    <w:p w14:paraId="230CB2FD" w14:textId="77777777" w:rsidR="00250F87" w:rsidRPr="003A4513" w:rsidRDefault="00250F87" w:rsidP="00250F87">
      <w:pPr>
        <w:overflowPunct/>
        <w:autoSpaceDE/>
        <w:autoSpaceDN/>
        <w:adjustRightInd/>
        <w:spacing w:after="0"/>
        <w:ind w:left="1503"/>
        <w:textAlignment w:val="auto"/>
        <w:rPr>
          <w:i/>
          <w:iCs/>
          <w:lang w:val="en-US" w:eastAsia="x-none"/>
        </w:rPr>
      </w:pPr>
    </w:p>
    <w:tbl>
      <w:tblPr>
        <w:tblW w:w="8895" w:type="dxa"/>
        <w:tblInd w:w="720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4428"/>
        <w:gridCol w:w="4467"/>
      </w:tblGrid>
      <w:tr w:rsidR="00250F87" w:rsidRPr="003A4513" w14:paraId="7C968E51" w14:textId="77777777" w:rsidTr="00250F87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2DFE6BAD" w14:textId="77777777" w:rsidR="00250F87" w:rsidRPr="003A4513" w:rsidRDefault="00250F87" w:rsidP="00DF63A6">
            <w:pPr>
              <w:rPr>
                <w:b/>
                <w:lang w:val="en-US"/>
              </w:rPr>
            </w:pPr>
            <w:r w:rsidRPr="003A4513">
              <w:rPr>
                <w:b/>
                <w:lang w:val="en-US"/>
              </w:rPr>
              <w:t>Sensing Targets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14758C5D" w14:textId="77777777" w:rsidR="00250F87" w:rsidRPr="003A4513" w:rsidRDefault="00250F87" w:rsidP="00DF63A6">
            <w:pPr>
              <w:rPr>
                <w:b/>
                <w:lang w:val="en-US"/>
              </w:rPr>
            </w:pPr>
            <w:r w:rsidRPr="003A4513">
              <w:rPr>
                <w:b/>
                <w:lang w:val="en-US"/>
              </w:rPr>
              <w:t xml:space="preserve">scenarios </w:t>
            </w:r>
          </w:p>
        </w:tc>
      </w:tr>
      <w:tr w:rsidR="00250F87" w:rsidRPr="003A4513" w14:paraId="77B0E888" w14:textId="77777777" w:rsidTr="00250F87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EC505" w14:textId="77777777" w:rsidR="00250F87" w:rsidRPr="003A4513" w:rsidRDefault="00250F87" w:rsidP="00DF63A6">
            <w:pPr>
              <w:rPr>
                <w:bCs/>
                <w:lang w:val="en-US"/>
              </w:rPr>
            </w:pPr>
            <w:r w:rsidRPr="003A4513">
              <w:rPr>
                <w:bCs/>
                <w:lang w:val="en-US"/>
              </w:rPr>
              <w:t>UAVs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91395" w14:textId="77777777" w:rsidR="00250F87" w:rsidRPr="003A4513" w:rsidRDefault="00250F87" w:rsidP="00DF63A6">
            <w:pPr>
              <w:rPr>
                <w:bCs/>
                <w:lang w:val="en-US"/>
              </w:rPr>
            </w:pPr>
            <w:r w:rsidRPr="003A4513">
              <w:rPr>
                <w:bCs/>
                <w:lang w:val="en-US"/>
              </w:rPr>
              <w:t xml:space="preserve">RMa-AV, UMa-AV, UMi-AV (TR 36.777) </w:t>
            </w:r>
          </w:p>
        </w:tc>
      </w:tr>
      <w:tr w:rsidR="00250F87" w:rsidRPr="003A4513" w14:paraId="49A97C13" w14:textId="77777777" w:rsidTr="00250F87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5AC74" w14:textId="77777777" w:rsidR="00250F87" w:rsidRPr="003A4513" w:rsidRDefault="00250F87" w:rsidP="00DF63A6">
            <w:pPr>
              <w:rPr>
                <w:bCs/>
                <w:lang w:val="en-US"/>
              </w:rPr>
            </w:pPr>
            <w:r w:rsidRPr="003A4513">
              <w:rPr>
                <w:bCs/>
                <w:lang w:val="en-US"/>
              </w:rPr>
              <w:t>Humans indoors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5D282" w14:textId="77777777" w:rsidR="00250F87" w:rsidRPr="003A4513" w:rsidRDefault="00250F87" w:rsidP="00DF63A6">
            <w:pPr>
              <w:rPr>
                <w:bCs/>
                <w:lang w:val="en-US"/>
              </w:rPr>
            </w:pPr>
            <w:r w:rsidRPr="003A4513">
              <w:rPr>
                <w:bCs/>
                <w:lang w:val="en-US"/>
              </w:rPr>
              <w:t>InF, Indoor Office, [Indoor Room (TR 38.808)], [UMi, UMa]</w:t>
            </w:r>
          </w:p>
        </w:tc>
      </w:tr>
      <w:tr w:rsidR="00250F87" w:rsidRPr="003A4513" w14:paraId="2D8F503E" w14:textId="77777777" w:rsidTr="00250F87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9BD3F" w14:textId="77777777" w:rsidR="00250F87" w:rsidRPr="003A4513" w:rsidRDefault="00250F87" w:rsidP="00DF63A6">
            <w:pPr>
              <w:rPr>
                <w:bCs/>
                <w:lang w:val="en-US"/>
              </w:rPr>
            </w:pPr>
            <w:r w:rsidRPr="003A4513">
              <w:rPr>
                <w:bCs/>
                <w:lang w:val="en-US"/>
              </w:rPr>
              <w:t>Humans outdoors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DD348" w14:textId="77777777" w:rsidR="00250F87" w:rsidRPr="003A4513" w:rsidRDefault="00250F87" w:rsidP="00DF63A6">
            <w:pPr>
              <w:rPr>
                <w:bCs/>
                <w:lang w:val="en-US"/>
              </w:rPr>
            </w:pPr>
            <w:r w:rsidRPr="003A4513">
              <w:rPr>
                <w:bCs/>
                <w:lang w:val="en-US"/>
              </w:rPr>
              <w:t>UMi, UMa, [RMa]</w:t>
            </w:r>
          </w:p>
        </w:tc>
      </w:tr>
      <w:tr w:rsidR="00250F87" w:rsidRPr="003A4513" w14:paraId="579BD8D9" w14:textId="77777777" w:rsidTr="00250F87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62141" w14:textId="77777777" w:rsidR="00250F87" w:rsidRPr="003A4513" w:rsidRDefault="00250F87" w:rsidP="00DF63A6">
            <w:pPr>
              <w:rPr>
                <w:bCs/>
                <w:lang w:val="en-US"/>
              </w:rPr>
            </w:pPr>
            <w:r w:rsidRPr="003A4513">
              <w:rPr>
                <w:bCs/>
                <w:lang w:val="en-US"/>
              </w:rPr>
              <w:t>Automotive vehicles (at least outdoors)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6A66F" w14:textId="77777777" w:rsidR="00250F87" w:rsidRPr="003A4513" w:rsidRDefault="00250F87" w:rsidP="00DF63A6">
            <w:pPr>
              <w:rPr>
                <w:bCs/>
                <w:lang w:val="en-US"/>
              </w:rPr>
            </w:pPr>
            <w:r w:rsidRPr="003A4513">
              <w:rPr>
                <w:bCs/>
                <w:lang w:val="en-US"/>
              </w:rPr>
              <w:t>Highway, Urban grid, UMa, UMi, RMa</w:t>
            </w:r>
          </w:p>
        </w:tc>
      </w:tr>
      <w:tr w:rsidR="00250F87" w:rsidRPr="003A4513" w14:paraId="4F7AD00D" w14:textId="77777777" w:rsidTr="00250F87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AE5A9" w14:textId="77777777" w:rsidR="00250F87" w:rsidRPr="003A4513" w:rsidRDefault="00250F87" w:rsidP="00DF63A6">
            <w:pPr>
              <w:rPr>
                <w:bCs/>
                <w:lang w:val="en-US"/>
              </w:rPr>
            </w:pPr>
            <w:r w:rsidRPr="003A4513">
              <w:rPr>
                <w:bCs/>
                <w:lang w:val="en-US"/>
              </w:rPr>
              <w:t>Automated guided vehicles (e.g. in indoor factories)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93C4B" w14:textId="77777777" w:rsidR="00250F87" w:rsidRPr="003A4513" w:rsidRDefault="00250F87" w:rsidP="00DF63A6">
            <w:pPr>
              <w:rPr>
                <w:bCs/>
                <w:lang w:val="en-US"/>
              </w:rPr>
            </w:pPr>
            <w:r w:rsidRPr="003A4513">
              <w:rPr>
                <w:bCs/>
                <w:lang w:val="en-US"/>
              </w:rPr>
              <w:t>InF</w:t>
            </w:r>
          </w:p>
        </w:tc>
      </w:tr>
      <w:tr w:rsidR="00250F87" w:rsidRPr="003A4513" w14:paraId="52674787" w14:textId="77777777" w:rsidTr="00250F87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C7584" w14:textId="77777777" w:rsidR="00250F87" w:rsidRPr="003A4513" w:rsidRDefault="00250F87" w:rsidP="00DF63A6">
            <w:pPr>
              <w:rPr>
                <w:bCs/>
                <w:lang w:val="en-US"/>
              </w:rPr>
            </w:pPr>
            <w:r w:rsidRPr="003A4513">
              <w:rPr>
                <w:bCs/>
                <w:lang w:val="en-US"/>
              </w:rPr>
              <w:t>Objects creating hazards on roads/railways (examples defined in TR 22.837)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506EB" w14:textId="77777777" w:rsidR="00250F87" w:rsidRPr="003A4513" w:rsidRDefault="00250F87" w:rsidP="00DF63A6">
            <w:pPr>
              <w:rPr>
                <w:bCs/>
                <w:lang w:val="en-US"/>
              </w:rPr>
            </w:pPr>
            <w:r w:rsidRPr="003A4513">
              <w:rPr>
                <w:bCs/>
                <w:lang w:val="en-US"/>
              </w:rPr>
              <w:t>Highway, Urban grid, HST</w:t>
            </w:r>
          </w:p>
        </w:tc>
      </w:tr>
    </w:tbl>
    <w:p w14:paraId="46A7CA08" w14:textId="77777777" w:rsidR="00250F87" w:rsidRPr="003A4513" w:rsidRDefault="00250F87" w:rsidP="00250F87">
      <w:pPr>
        <w:overflowPunct/>
        <w:autoSpaceDE/>
        <w:autoSpaceDN/>
        <w:adjustRightInd/>
        <w:spacing w:after="0"/>
        <w:ind w:left="1503"/>
        <w:textAlignment w:val="auto"/>
        <w:rPr>
          <w:i/>
          <w:iCs/>
          <w:lang w:val="en-US" w:eastAsia="x-none"/>
        </w:rPr>
      </w:pPr>
    </w:p>
    <w:p w14:paraId="6AE9379E" w14:textId="58A0E974" w:rsidR="00250F87" w:rsidRPr="003A4513" w:rsidRDefault="00250F87" w:rsidP="00250F87">
      <w:pPr>
        <w:rPr>
          <w:lang w:val="en-US"/>
        </w:rPr>
      </w:pPr>
      <w:r w:rsidRPr="003A4513">
        <w:rPr>
          <w:lang w:val="en-US"/>
        </w:rPr>
        <w:t>Additionally, a template was agreed in RAN1#116bis for contributing companies to propose evaluation parameters for newly identified deployment scenarios to be considered as part of the Rel-19 channel modeling study for ISAC</w:t>
      </w:r>
      <w:r w:rsidR="00A82184" w:rsidRPr="003A4513">
        <w:rPr>
          <w:lang w:val="en-US"/>
        </w:rPr>
        <w:t xml:space="preserve">. </w:t>
      </w:r>
      <w:r w:rsidRPr="003A4513">
        <w:rPr>
          <w:lang w:val="en-US"/>
        </w:rPr>
        <w:t>The following sub-sections include proposals for new deployment scenarios and their associated evaluation parameters using the corresponding studies from previous releases as a baseline</w:t>
      </w:r>
      <w:r w:rsidR="00A82184" w:rsidRPr="003A4513">
        <w:rPr>
          <w:lang w:val="en-US"/>
        </w:rPr>
        <w:t xml:space="preserve">. </w:t>
      </w:r>
      <w:r w:rsidR="00D24606" w:rsidRPr="003A4513">
        <w:rPr>
          <w:lang w:val="en-US"/>
        </w:rPr>
        <w:t>Highlighted entries in the table will need to be discussed later, after more progress is made regarding further progress on channel modeling and/or deployment scenario modeling</w:t>
      </w:r>
      <w:r w:rsidR="00A82184" w:rsidRPr="003A4513">
        <w:rPr>
          <w:lang w:val="en-US"/>
        </w:rPr>
        <w:t xml:space="preserve">. </w:t>
      </w:r>
      <w:r w:rsidR="00D24606" w:rsidRPr="003A4513">
        <w:rPr>
          <w:lang w:val="en-US"/>
        </w:rPr>
        <w:t>As an example, no agreements currently exist regarding whether/how to model EOs</w:t>
      </w:r>
      <w:r w:rsidR="00A82184" w:rsidRPr="003A4513">
        <w:rPr>
          <w:lang w:val="en-US"/>
        </w:rPr>
        <w:t xml:space="preserve">. </w:t>
      </w:r>
      <w:r w:rsidR="00D24606" w:rsidRPr="003A4513">
        <w:rPr>
          <w:lang w:val="en-US"/>
        </w:rPr>
        <w:t>Their inclusion in evaluation parameters will require clarification on whether they are supported.</w:t>
      </w:r>
    </w:p>
    <w:p w14:paraId="2E456C0F" w14:textId="7CA6B81D" w:rsidR="00250F87" w:rsidRPr="003A4513" w:rsidRDefault="00250F87" w:rsidP="00250F87">
      <w:pPr>
        <w:pStyle w:val="Heading2"/>
        <w:rPr>
          <w:lang w:val="en-US"/>
        </w:rPr>
      </w:pPr>
      <w:r w:rsidRPr="003A4513">
        <w:rPr>
          <w:lang w:val="en-US"/>
        </w:rPr>
        <w:t>UAV detection and tracking</w:t>
      </w:r>
    </w:p>
    <w:p w14:paraId="63D7E3B4" w14:textId="312A340F" w:rsidR="00250F87" w:rsidRPr="003A4513" w:rsidRDefault="00250F87" w:rsidP="007551EA">
      <w:pPr>
        <w:rPr>
          <w:bCs/>
          <w:lang w:val="en-US"/>
        </w:rPr>
      </w:pPr>
      <w:r w:rsidRPr="003A4513">
        <w:rPr>
          <w:bCs/>
          <w:lang w:val="en-US"/>
        </w:rPr>
        <w:t>As agreed in RAN1#116 UAV detection and tracking deployments should follow closely to the communications deployments captured in [</w:t>
      </w:r>
      <w:r w:rsidR="00D24606" w:rsidRPr="003A4513">
        <w:rPr>
          <w:bCs/>
          <w:lang w:val="en-US"/>
        </w:rPr>
        <w:t>4</w:t>
      </w:r>
      <w:r w:rsidR="007551EA" w:rsidRPr="003A4513">
        <w:rPr>
          <w:bCs/>
          <w:lang w:val="en-US"/>
        </w:rPr>
        <w:t>]</w:t>
      </w:r>
      <w:r w:rsidR="00A82184" w:rsidRPr="003A4513">
        <w:rPr>
          <w:bCs/>
          <w:lang w:val="en-US"/>
        </w:rPr>
        <w:t xml:space="preserve">. </w:t>
      </w:r>
      <w:r w:rsidR="00D24606" w:rsidRPr="003A4513">
        <w:rPr>
          <w:bCs/>
          <w:lang w:val="en-US"/>
        </w:rPr>
        <w:t xml:space="preserve">As in [4], a reasonable baseline for modelling UAV detection and tracking would be to consider UMi-AV, UMa-AV, and RMa-AV scenarios for UAV detection and tracking as part of Rel-19 study on ISAC channel modelling. </w:t>
      </w:r>
    </w:p>
    <w:p w14:paraId="693E6374" w14:textId="4C411C22" w:rsidR="00D24606" w:rsidRPr="003A4513" w:rsidRDefault="00D24606" w:rsidP="00D24606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 w:rsidR="003A4513">
        <w:rPr>
          <w:b/>
          <w:i/>
          <w:iCs/>
          <w:lang w:val="en-US"/>
        </w:rPr>
        <w:t>1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>Define evaluation parameters for UMi-AV, UMa-AV, and RMa-AV scenarios to be studied as part of Rel-19 ISAC channel modelling study.</w:t>
      </w:r>
    </w:p>
    <w:p w14:paraId="665E183D" w14:textId="654D544B" w:rsidR="00250F87" w:rsidRPr="003A4513" w:rsidRDefault="00250F87" w:rsidP="00250F87">
      <w:pPr>
        <w:pStyle w:val="Caption"/>
        <w:keepNext/>
        <w:jc w:val="center"/>
        <w:rPr>
          <w:lang w:val="en-US"/>
        </w:rPr>
      </w:pPr>
      <w:bookmarkStart w:id="2" w:name="_Ref166017991"/>
      <w:r w:rsidRPr="003A4513">
        <w:rPr>
          <w:lang w:val="en-US"/>
        </w:rPr>
        <w:t xml:space="preserve">Table </w:t>
      </w:r>
      <w:r w:rsidRPr="003A4513">
        <w:rPr>
          <w:lang w:val="en-US"/>
        </w:rPr>
        <w:fldChar w:fldCharType="begin"/>
      </w:r>
      <w:r w:rsidRPr="003A4513">
        <w:rPr>
          <w:lang w:val="en-US"/>
        </w:rPr>
        <w:instrText xml:space="preserve"> SEQ Table \* ARABIC </w:instrText>
      </w:r>
      <w:r w:rsidRPr="003A4513">
        <w:rPr>
          <w:lang w:val="en-US"/>
        </w:rPr>
        <w:fldChar w:fldCharType="separate"/>
      </w:r>
      <w:r w:rsidR="00D24606" w:rsidRPr="003A4513">
        <w:rPr>
          <w:noProof/>
          <w:lang w:val="en-US"/>
        </w:rPr>
        <w:t>1</w:t>
      </w:r>
      <w:r w:rsidRPr="003A4513">
        <w:rPr>
          <w:lang w:val="en-US"/>
        </w:rPr>
        <w:fldChar w:fldCharType="end"/>
      </w:r>
      <w:bookmarkEnd w:id="2"/>
      <w:r w:rsidRPr="003A4513">
        <w:rPr>
          <w:lang w:val="en-US"/>
        </w:rPr>
        <w:t>: Proposed evaluation parameters for UAV detection and tracking in urban macro deployments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250F87" w:rsidRPr="003A4513" w14:paraId="1D5C790A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56F0A6" w14:textId="77777777" w:rsidR="00250F87" w:rsidRPr="003A4513" w:rsidRDefault="00250F87" w:rsidP="00DF63A6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3A4513"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5AEDAA" w14:textId="77777777" w:rsidR="00250F87" w:rsidRPr="003A4513" w:rsidRDefault="00250F87" w:rsidP="00DF63A6">
            <w:pPr>
              <w:pStyle w:val="TAC"/>
              <w:rPr>
                <w:b/>
                <w:lang w:val="en-US" w:eastAsia="x-none"/>
              </w:rPr>
            </w:pPr>
            <w:r w:rsidRPr="003A4513">
              <w:rPr>
                <w:b/>
                <w:lang w:val="en-US"/>
              </w:rPr>
              <w:t>Value</w:t>
            </w:r>
          </w:p>
        </w:tc>
      </w:tr>
      <w:tr w:rsidR="00250F87" w:rsidRPr="003A4513" w14:paraId="6F69E452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25C8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6FDB" w14:textId="027B6F0E" w:rsidR="00250F87" w:rsidRPr="003A4513" w:rsidRDefault="004C5E09" w:rsidP="00DF63A6">
            <w:pPr>
              <w:pStyle w:val="TAC"/>
              <w:jc w:val="left"/>
              <w:rPr>
                <w:iCs/>
                <w:color w:val="000000"/>
                <w:lang w:val="en-US"/>
              </w:rPr>
            </w:pPr>
            <w:r w:rsidRPr="003A4513">
              <w:rPr>
                <w:iCs/>
                <w:color w:val="000000"/>
                <w:lang w:val="en-US"/>
              </w:rPr>
              <w:t>Uma-AV</w:t>
            </w:r>
          </w:p>
        </w:tc>
      </w:tr>
      <w:tr w:rsidR="00250F87" w:rsidRPr="003A4513" w14:paraId="4C599CC5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0DBB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A728" w14:textId="77777777" w:rsidR="00250F87" w:rsidRPr="003A4513" w:rsidRDefault="00250F87" w:rsidP="00DF63A6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250F87" w:rsidRPr="003A4513" w14:paraId="38770CFA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197E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lastRenderedPageBreak/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CE24" w14:textId="2A833963" w:rsidR="00250F87" w:rsidRPr="003A4513" w:rsidRDefault="004C5E09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TRP-to-TRP bistatic and monostatic</w:t>
            </w:r>
          </w:p>
        </w:tc>
      </w:tr>
      <w:tr w:rsidR="00250F87" w:rsidRPr="003A4513" w14:paraId="7F3DC270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9AC0" w14:textId="77777777" w:rsidR="00250F87" w:rsidRPr="003A4513" w:rsidRDefault="00250F87" w:rsidP="00DF63A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9FFA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3A4513">
              <w:rPr>
                <w:lang w:val="en-US"/>
              </w:rP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06B2" w14:textId="7FDAFEA9" w:rsidR="00250F87" w:rsidRPr="003A4513" w:rsidRDefault="004C5E09" w:rsidP="00DF63A6">
            <w:pPr>
              <w:pStyle w:val="TAC"/>
              <w:jc w:val="left"/>
              <w:rPr>
                <w:iCs/>
                <w:lang w:val="en-US" w:eastAsia="x-none"/>
              </w:rPr>
            </w:pPr>
            <w:r w:rsidRPr="003A4513">
              <w:rPr>
                <w:iCs/>
                <w:lang w:val="en-US" w:eastAsia="x-none"/>
              </w:rPr>
              <w:t>Outdoor</w:t>
            </w:r>
          </w:p>
        </w:tc>
      </w:tr>
      <w:tr w:rsidR="00250F87" w:rsidRPr="003A4513" w14:paraId="0ED3ED85" w14:textId="77777777" w:rsidTr="00250F87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327A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72D3" w14:textId="77777777" w:rsidR="00250F87" w:rsidRPr="003A4513" w:rsidRDefault="00250F87" w:rsidP="00DF63A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CFE9" w14:textId="5BF9A776" w:rsidR="00250F87" w:rsidRPr="003A4513" w:rsidRDefault="004C5E09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Max speeds up to 160 km/h</w:t>
            </w:r>
          </w:p>
        </w:tc>
      </w:tr>
      <w:tr w:rsidR="00250F87" w:rsidRPr="003A4513" w14:paraId="5FE45ADB" w14:textId="77777777" w:rsidTr="00250F87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D2EB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65C7" w14:textId="77777777" w:rsidR="00250F87" w:rsidRPr="003A4513" w:rsidRDefault="00250F87" w:rsidP="00DF63A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460E" w14:textId="11EDE95B" w:rsidR="00250F87" w:rsidRPr="003A4513" w:rsidRDefault="004C5E09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uniform</w:t>
            </w:r>
          </w:p>
        </w:tc>
      </w:tr>
      <w:tr w:rsidR="00250F87" w:rsidRPr="003A4513" w14:paraId="0002A64D" w14:textId="77777777" w:rsidTr="00250F87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03E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1ED0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E7CF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iCs/>
                <w:highlight w:val="yellow"/>
                <w:lang w:val="en-US" w:eastAsia="zh-CN"/>
              </w:rPr>
            </w:pPr>
          </w:p>
        </w:tc>
      </w:tr>
      <w:tr w:rsidR="00250F87" w:rsidRPr="003A4513" w14:paraId="2086BB82" w14:textId="77777777" w:rsidTr="00250F87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90FF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42E1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9AE9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highlight w:val="yellow"/>
                <w:lang w:val="en-US" w:eastAsia="x-none"/>
              </w:rPr>
            </w:pPr>
          </w:p>
        </w:tc>
      </w:tr>
      <w:tr w:rsidR="00250F87" w:rsidRPr="003A4513" w14:paraId="4B538BA8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1C0D" w14:textId="77777777" w:rsidR="00250F87" w:rsidRPr="003A4513" w:rsidRDefault="00250F87" w:rsidP="00DF63A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[Unintended/Environment objects]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16E8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A99B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62284CDD" w14:textId="77777777" w:rsidTr="00250F87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7888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E4B5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AB6D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7599BD62" w14:textId="77777777" w:rsidTr="00250F87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9313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231B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AF87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6F2A28FF" w14:textId="77777777" w:rsidTr="00250F87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55A9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EE03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DD14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6CAD3D78" w14:textId="77777777" w:rsidTr="00250F87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AB95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512A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9085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5223431F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07E0" w14:textId="77777777" w:rsidR="00250F87" w:rsidRPr="003A4513" w:rsidRDefault="00250F87" w:rsidP="00DF63A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[Sensing area]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E9C7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1687CB5A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CF35" w14:textId="77777777" w:rsidR="00250F87" w:rsidRPr="003A4513" w:rsidRDefault="00250F87" w:rsidP="00DF63A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Minimum 3D distances between pairs of Tx/Rx/sensing target/[unintended objects]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0105" w14:textId="7C4C72B1" w:rsidR="00250F87" w:rsidRPr="003A4513" w:rsidRDefault="004C5E09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 w:rsidRPr="003A4513">
              <w:rPr>
                <w:iCs/>
                <w:szCs w:val="21"/>
                <w:lang w:val="en-US" w:eastAsia="x-none"/>
              </w:rPr>
              <w:t>10 m</w:t>
            </w:r>
          </w:p>
        </w:tc>
      </w:tr>
    </w:tbl>
    <w:p w14:paraId="7B1B5EF2" w14:textId="77777777" w:rsidR="00250F87" w:rsidRPr="003A4513" w:rsidRDefault="00250F87" w:rsidP="00250F87">
      <w:pPr>
        <w:rPr>
          <w:lang w:val="en-US"/>
        </w:rPr>
      </w:pPr>
    </w:p>
    <w:p w14:paraId="2ACDD11B" w14:textId="4D61E3CA" w:rsidR="00250F87" w:rsidRPr="003A4513" w:rsidRDefault="00250F87" w:rsidP="00250F87">
      <w:pPr>
        <w:pStyle w:val="Caption"/>
        <w:keepNext/>
        <w:jc w:val="center"/>
        <w:rPr>
          <w:lang w:val="en-US"/>
        </w:rPr>
      </w:pPr>
      <w:bookmarkStart w:id="3" w:name="_Ref166017993"/>
      <w:r w:rsidRPr="003A4513">
        <w:rPr>
          <w:lang w:val="en-US"/>
        </w:rPr>
        <w:t xml:space="preserve">Table </w:t>
      </w:r>
      <w:r w:rsidRPr="003A4513">
        <w:rPr>
          <w:lang w:val="en-US"/>
        </w:rPr>
        <w:fldChar w:fldCharType="begin"/>
      </w:r>
      <w:r w:rsidRPr="003A4513">
        <w:rPr>
          <w:lang w:val="en-US"/>
        </w:rPr>
        <w:instrText xml:space="preserve"> SEQ Table \* ARABIC </w:instrText>
      </w:r>
      <w:r w:rsidRPr="003A4513">
        <w:rPr>
          <w:lang w:val="en-US"/>
        </w:rPr>
        <w:fldChar w:fldCharType="separate"/>
      </w:r>
      <w:r w:rsidR="00D24606" w:rsidRPr="003A4513">
        <w:rPr>
          <w:noProof/>
          <w:lang w:val="en-US"/>
        </w:rPr>
        <w:t>2</w:t>
      </w:r>
      <w:r w:rsidRPr="003A4513">
        <w:rPr>
          <w:lang w:val="en-US"/>
        </w:rPr>
        <w:fldChar w:fldCharType="end"/>
      </w:r>
      <w:bookmarkEnd w:id="3"/>
      <w:r w:rsidRPr="003A4513">
        <w:rPr>
          <w:lang w:val="en-US"/>
        </w:rPr>
        <w:t>: Proposed evaluation parameters for UAV detection and tracking in urban micro deployments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250F87" w:rsidRPr="003A4513" w14:paraId="7FC57F50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DBB1AE" w14:textId="77777777" w:rsidR="00250F87" w:rsidRPr="003A4513" w:rsidRDefault="00250F87" w:rsidP="00DF63A6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3A4513"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3C34E1" w14:textId="77777777" w:rsidR="00250F87" w:rsidRPr="003A4513" w:rsidRDefault="00250F87" w:rsidP="00DF63A6">
            <w:pPr>
              <w:pStyle w:val="TAC"/>
              <w:rPr>
                <w:b/>
                <w:lang w:val="en-US" w:eastAsia="x-none"/>
              </w:rPr>
            </w:pPr>
            <w:r w:rsidRPr="003A4513">
              <w:rPr>
                <w:b/>
                <w:lang w:val="en-US"/>
              </w:rPr>
              <w:t>Value</w:t>
            </w:r>
          </w:p>
        </w:tc>
      </w:tr>
      <w:tr w:rsidR="00250F87" w:rsidRPr="003A4513" w14:paraId="0CEA2B9D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2FB3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C7D0" w14:textId="2F1762F0" w:rsidR="00250F87" w:rsidRPr="003A4513" w:rsidRDefault="004C5E09" w:rsidP="00DF63A6">
            <w:pPr>
              <w:pStyle w:val="TAC"/>
              <w:jc w:val="left"/>
              <w:rPr>
                <w:iCs/>
                <w:color w:val="000000"/>
                <w:lang w:val="en-US"/>
              </w:rPr>
            </w:pPr>
            <w:r w:rsidRPr="003A4513">
              <w:rPr>
                <w:iCs/>
                <w:color w:val="000000"/>
                <w:lang w:val="en-US"/>
              </w:rPr>
              <w:t>Umi-AV</w:t>
            </w:r>
          </w:p>
        </w:tc>
      </w:tr>
      <w:tr w:rsidR="00250F87" w:rsidRPr="003A4513" w14:paraId="6B18720D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F098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highlight w:val="yellow"/>
                <w:lang w:val="en-US"/>
              </w:rPr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A06D" w14:textId="77777777" w:rsidR="00250F87" w:rsidRPr="003A4513" w:rsidRDefault="00250F87" w:rsidP="00DF63A6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4C5E09" w:rsidRPr="003A4513" w14:paraId="0708503B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51B0" w14:textId="77777777" w:rsidR="004C5E09" w:rsidRPr="003A4513" w:rsidRDefault="004C5E09" w:rsidP="004C5E09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953E" w14:textId="1A14F831" w:rsidR="004C5E09" w:rsidRPr="003A4513" w:rsidRDefault="004C5E09" w:rsidP="004C5E09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TRP-to-TRP bistatic and monostatic</w:t>
            </w:r>
          </w:p>
        </w:tc>
      </w:tr>
      <w:tr w:rsidR="004C5E09" w:rsidRPr="003A4513" w14:paraId="05375735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9FB4" w14:textId="77777777" w:rsidR="004C5E09" w:rsidRPr="003A4513" w:rsidRDefault="004C5E09" w:rsidP="004C5E09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A609" w14:textId="77777777" w:rsidR="004C5E09" w:rsidRPr="003A4513" w:rsidRDefault="004C5E09" w:rsidP="004C5E09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3A4513">
              <w:rPr>
                <w:lang w:val="en-US"/>
              </w:rP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BD1" w14:textId="6368FB1B" w:rsidR="004C5E09" w:rsidRPr="003A4513" w:rsidRDefault="004C5E09" w:rsidP="004C5E09">
            <w:pPr>
              <w:pStyle w:val="TAC"/>
              <w:jc w:val="left"/>
              <w:rPr>
                <w:iCs/>
                <w:lang w:val="en-US" w:eastAsia="x-none"/>
              </w:rPr>
            </w:pPr>
            <w:r w:rsidRPr="003A4513">
              <w:rPr>
                <w:iCs/>
                <w:lang w:val="en-US" w:eastAsia="x-none"/>
              </w:rPr>
              <w:t>Outdoor</w:t>
            </w:r>
          </w:p>
        </w:tc>
      </w:tr>
      <w:tr w:rsidR="004C5E09" w:rsidRPr="003A4513" w14:paraId="0858DBF8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3D68" w14:textId="77777777" w:rsidR="004C5E09" w:rsidRPr="003A4513" w:rsidRDefault="004C5E09" w:rsidP="004C5E09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9E9D" w14:textId="77777777" w:rsidR="004C5E09" w:rsidRPr="003A4513" w:rsidRDefault="004C5E09" w:rsidP="004C5E09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D317" w14:textId="7BEFD328" w:rsidR="004C5E09" w:rsidRPr="003A4513" w:rsidRDefault="004C5E09" w:rsidP="004C5E09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Max speeds up to 160 km/h</w:t>
            </w:r>
          </w:p>
        </w:tc>
      </w:tr>
      <w:tr w:rsidR="004C5E09" w:rsidRPr="003A4513" w14:paraId="63472C47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7EED" w14:textId="77777777" w:rsidR="004C5E09" w:rsidRPr="003A4513" w:rsidRDefault="004C5E09" w:rsidP="004C5E09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12F06" w14:textId="77777777" w:rsidR="004C5E09" w:rsidRPr="003A4513" w:rsidRDefault="004C5E09" w:rsidP="004C5E09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ECB8" w14:textId="741DA0B5" w:rsidR="004C5E09" w:rsidRPr="003A4513" w:rsidRDefault="004C5E09" w:rsidP="004C5E09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Uniform</w:t>
            </w:r>
          </w:p>
        </w:tc>
      </w:tr>
      <w:tr w:rsidR="004C5E09" w:rsidRPr="003A4513" w14:paraId="62535047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8D0A" w14:textId="77777777" w:rsidR="004C5E09" w:rsidRPr="003A4513" w:rsidRDefault="004C5E09" w:rsidP="004C5E09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8C07" w14:textId="77777777" w:rsidR="004C5E09" w:rsidRPr="003A4513" w:rsidRDefault="004C5E09" w:rsidP="004C5E09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C8C0" w14:textId="77777777" w:rsidR="004C5E09" w:rsidRPr="003A4513" w:rsidRDefault="004C5E09" w:rsidP="004C5E09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</w:p>
        </w:tc>
      </w:tr>
      <w:tr w:rsidR="004C5E09" w:rsidRPr="003A4513" w14:paraId="4F6118C7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AE87" w14:textId="77777777" w:rsidR="004C5E09" w:rsidRPr="003A4513" w:rsidRDefault="004C5E09" w:rsidP="004C5E09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38C0" w14:textId="77777777" w:rsidR="004C5E09" w:rsidRPr="003A4513" w:rsidRDefault="004C5E09" w:rsidP="004C5E09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F111" w14:textId="77777777" w:rsidR="004C5E09" w:rsidRPr="003A4513" w:rsidRDefault="004C5E09" w:rsidP="004C5E09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4C5E09" w:rsidRPr="003A4513" w14:paraId="3F6952F0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070F2" w14:textId="77777777" w:rsidR="004C5E09" w:rsidRPr="003A4513" w:rsidRDefault="004C5E09" w:rsidP="004C5E09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[Unintended/Environment objects]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C7E9" w14:textId="77777777" w:rsidR="004C5E09" w:rsidRPr="003A4513" w:rsidRDefault="004C5E09" w:rsidP="004C5E09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00E0" w14:textId="77777777" w:rsidR="004C5E09" w:rsidRPr="003A4513" w:rsidRDefault="004C5E09" w:rsidP="004C5E09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4C5E09" w:rsidRPr="003A4513" w14:paraId="1657640C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988E" w14:textId="77777777" w:rsidR="004C5E09" w:rsidRPr="003A4513" w:rsidRDefault="004C5E09" w:rsidP="004C5E09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517B" w14:textId="77777777" w:rsidR="004C5E09" w:rsidRPr="003A4513" w:rsidRDefault="004C5E09" w:rsidP="004C5E09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C9FB" w14:textId="77777777" w:rsidR="004C5E09" w:rsidRPr="003A4513" w:rsidRDefault="004C5E09" w:rsidP="004C5E09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4C5E09" w:rsidRPr="003A4513" w14:paraId="5B59C384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ED3D" w14:textId="77777777" w:rsidR="004C5E09" w:rsidRPr="003A4513" w:rsidRDefault="004C5E09" w:rsidP="004C5E09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FE93" w14:textId="77777777" w:rsidR="004C5E09" w:rsidRPr="003A4513" w:rsidRDefault="004C5E09" w:rsidP="004C5E09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16D6" w14:textId="77777777" w:rsidR="004C5E09" w:rsidRPr="003A4513" w:rsidRDefault="004C5E09" w:rsidP="004C5E09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4C5E09" w:rsidRPr="003A4513" w14:paraId="647AFFE6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8C81" w14:textId="77777777" w:rsidR="004C5E09" w:rsidRPr="003A4513" w:rsidRDefault="004C5E09" w:rsidP="004C5E09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E1CB" w14:textId="77777777" w:rsidR="004C5E09" w:rsidRPr="003A4513" w:rsidRDefault="004C5E09" w:rsidP="004C5E09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F3AC" w14:textId="77777777" w:rsidR="004C5E09" w:rsidRPr="003A4513" w:rsidRDefault="004C5E09" w:rsidP="004C5E09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4C5E09" w:rsidRPr="003A4513" w14:paraId="75B17F7D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0267" w14:textId="77777777" w:rsidR="004C5E09" w:rsidRPr="003A4513" w:rsidRDefault="004C5E09" w:rsidP="004C5E09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202D" w14:textId="77777777" w:rsidR="004C5E09" w:rsidRPr="003A4513" w:rsidRDefault="004C5E09" w:rsidP="004C5E09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5ABB" w14:textId="77777777" w:rsidR="004C5E09" w:rsidRPr="003A4513" w:rsidRDefault="004C5E09" w:rsidP="004C5E09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4C5E09" w:rsidRPr="003A4513" w14:paraId="260312BC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CA28" w14:textId="77777777" w:rsidR="004C5E09" w:rsidRPr="003A4513" w:rsidRDefault="004C5E09" w:rsidP="004C5E09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[Sensing area]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4229" w14:textId="77777777" w:rsidR="004C5E09" w:rsidRPr="003A4513" w:rsidRDefault="004C5E09" w:rsidP="004C5E09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4C5E09" w:rsidRPr="003A4513" w14:paraId="31F3ADA2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8917" w14:textId="77777777" w:rsidR="004C5E09" w:rsidRPr="003A4513" w:rsidRDefault="004C5E09" w:rsidP="004C5E09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lang w:val="en-US" w:eastAsia="zh-CN"/>
              </w:rPr>
              <w:t>Minimum 3D distances between pairs of Tx/Rx/sensing target/[unintended objects]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2C8C" w14:textId="04E217DE" w:rsidR="004C5E09" w:rsidRPr="003A4513" w:rsidRDefault="004C5E09" w:rsidP="004C5E09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 w:rsidRPr="003A4513">
              <w:rPr>
                <w:iCs/>
                <w:szCs w:val="21"/>
                <w:lang w:val="en-US" w:eastAsia="x-none"/>
              </w:rPr>
              <w:t>10 m</w:t>
            </w:r>
          </w:p>
        </w:tc>
      </w:tr>
    </w:tbl>
    <w:p w14:paraId="10ABD317" w14:textId="77777777" w:rsidR="00250F87" w:rsidRPr="003A4513" w:rsidRDefault="00250F87" w:rsidP="00250F87">
      <w:pPr>
        <w:rPr>
          <w:lang w:val="en-US"/>
        </w:rPr>
      </w:pPr>
    </w:p>
    <w:p w14:paraId="3F29B848" w14:textId="6EBD32BF" w:rsidR="00250F87" w:rsidRPr="003A4513" w:rsidRDefault="00250F87" w:rsidP="00250F87">
      <w:pPr>
        <w:pStyle w:val="Caption"/>
        <w:keepNext/>
        <w:jc w:val="center"/>
        <w:rPr>
          <w:lang w:val="en-US"/>
        </w:rPr>
      </w:pPr>
      <w:bookmarkStart w:id="4" w:name="_Ref166017996"/>
      <w:r w:rsidRPr="003A4513">
        <w:rPr>
          <w:lang w:val="en-US"/>
        </w:rPr>
        <w:t xml:space="preserve">Table </w:t>
      </w:r>
      <w:r w:rsidRPr="003A4513">
        <w:rPr>
          <w:lang w:val="en-US"/>
        </w:rPr>
        <w:fldChar w:fldCharType="begin"/>
      </w:r>
      <w:r w:rsidRPr="003A4513">
        <w:rPr>
          <w:lang w:val="en-US"/>
        </w:rPr>
        <w:instrText xml:space="preserve"> SEQ Table \* ARABIC </w:instrText>
      </w:r>
      <w:r w:rsidRPr="003A4513">
        <w:rPr>
          <w:lang w:val="en-US"/>
        </w:rPr>
        <w:fldChar w:fldCharType="separate"/>
      </w:r>
      <w:r w:rsidR="00D24606" w:rsidRPr="003A4513">
        <w:rPr>
          <w:noProof/>
          <w:lang w:val="en-US"/>
        </w:rPr>
        <w:t>3</w:t>
      </w:r>
      <w:r w:rsidRPr="003A4513">
        <w:rPr>
          <w:lang w:val="en-US"/>
        </w:rPr>
        <w:fldChar w:fldCharType="end"/>
      </w:r>
      <w:bookmarkEnd w:id="4"/>
      <w:r w:rsidRPr="003A4513">
        <w:rPr>
          <w:lang w:val="en-US"/>
        </w:rPr>
        <w:t>: Proposed evaluation parameters for UAV detection and tracking in rural macro deployments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250F87" w:rsidRPr="003A4513" w14:paraId="0B2BB225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8F66B7" w14:textId="77777777" w:rsidR="00250F87" w:rsidRPr="003A4513" w:rsidRDefault="00250F87" w:rsidP="00DF63A6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3A4513"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645C0A" w14:textId="77777777" w:rsidR="00250F87" w:rsidRPr="003A4513" w:rsidRDefault="00250F87" w:rsidP="00DF63A6">
            <w:pPr>
              <w:pStyle w:val="TAC"/>
              <w:rPr>
                <w:b/>
                <w:lang w:val="en-US" w:eastAsia="x-none"/>
              </w:rPr>
            </w:pPr>
            <w:r w:rsidRPr="003A4513">
              <w:rPr>
                <w:b/>
                <w:lang w:val="en-US"/>
              </w:rPr>
              <w:t>Value</w:t>
            </w:r>
          </w:p>
        </w:tc>
      </w:tr>
      <w:tr w:rsidR="00250F87" w:rsidRPr="003A4513" w14:paraId="5C20CAA6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E5FF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3615" w14:textId="7A9A71AE" w:rsidR="00250F87" w:rsidRPr="003A4513" w:rsidRDefault="004C5E09" w:rsidP="00DF63A6">
            <w:pPr>
              <w:pStyle w:val="TAC"/>
              <w:jc w:val="left"/>
              <w:rPr>
                <w:iCs/>
                <w:color w:val="000000"/>
                <w:lang w:val="en-US"/>
              </w:rPr>
            </w:pPr>
            <w:r w:rsidRPr="003A4513">
              <w:rPr>
                <w:iCs/>
                <w:color w:val="000000"/>
                <w:lang w:val="en-US"/>
              </w:rPr>
              <w:t>RMa-A</w:t>
            </w:r>
            <w:r w:rsidR="00EF7702" w:rsidRPr="003A4513">
              <w:rPr>
                <w:iCs/>
                <w:color w:val="000000"/>
                <w:lang w:val="en-US"/>
              </w:rPr>
              <w:t>V</w:t>
            </w:r>
          </w:p>
        </w:tc>
      </w:tr>
      <w:tr w:rsidR="00250F87" w:rsidRPr="003A4513" w14:paraId="290BCD25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286E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highlight w:val="yellow"/>
                <w:lang w:val="en-US"/>
              </w:rPr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F3E7" w14:textId="77777777" w:rsidR="00250F87" w:rsidRPr="003A4513" w:rsidRDefault="00250F87" w:rsidP="00DF63A6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250F87" w:rsidRPr="003A4513" w14:paraId="1B91AC53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D151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F834" w14:textId="5F7B8ABA" w:rsidR="00250F87" w:rsidRPr="003A4513" w:rsidRDefault="004C5E09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TRP-to-TRP bistatic and monostatic</w:t>
            </w:r>
          </w:p>
        </w:tc>
      </w:tr>
      <w:tr w:rsidR="00250F87" w:rsidRPr="003A4513" w14:paraId="1686628F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9FEE" w14:textId="77777777" w:rsidR="00250F87" w:rsidRPr="003A4513" w:rsidRDefault="00250F87" w:rsidP="00DF63A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34A5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3A4513">
              <w:rPr>
                <w:lang w:val="en-US"/>
              </w:rP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66D9" w14:textId="72E8DCF9" w:rsidR="00250F87" w:rsidRPr="003A4513" w:rsidRDefault="004C5E09" w:rsidP="00DF63A6">
            <w:pPr>
              <w:pStyle w:val="TAC"/>
              <w:jc w:val="left"/>
              <w:rPr>
                <w:iCs/>
                <w:lang w:val="en-US" w:eastAsia="x-none"/>
              </w:rPr>
            </w:pPr>
            <w:r w:rsidRPr="003A4513">
              <w:rPr>
                <w:iCs/>
                <w:lang w:val="en-US" w:eastAsia="x-none"/>
              </w:rPr>
              <w:t>Outdoor</w:t>
            </w:r>
          </w:p>
        </w:tc>
      </w:tr>
      <w:tr w:rsidR="00250F87" w:rsidRPr="003A4513" w14:paraId="267AA84F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C59E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04AF" w14:textId="77777777" w:rsidR="00250F87" w:rsidRPr="003A4513" w:rsidRDefault="00250F87" w:rsidP="00DF63A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6F96" w14:textId="25D2E76F" w:rsidR="00250F87" w:rsidRPr="003A4513" w:rsidRDefault="004C5E09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Max speeds up to 160 km/h</w:t>
            </w:r>
          </w:p>
        </w:tc>
      </w:tr>
      <w:tr w:rsidR="00250F87" w:rsidRPr="003A4513" w14:paraId="47150DE4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97DF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1031" w14:textId="77777777" w:rsidR="00250F87" w:rsidRPr="003A4513" w:rsidRDefault="00250F87" w:rsidP="00DF63A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FAE5" w14:textId="7FD9D770" w:rsidR="00250F87" w:rsidRPr="003A4513" w:rsidRDefault="004C5E09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Uniform</w:t>
            </w:r>
          </w:p>
        </w:tc>
      </w:tr>
      <w:tr w:rsidR="00250F87" w:rsidRPr="003A4513" w14:paraId="52A26441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B07C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318F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EA60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</w:p>
        </w:tc>
      </w:tr>
      <w:tr w:rsidR="00250F87" w:rsidRPr="003A4513" w14:paraId="2D12DE32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EEE6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CCDD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15EC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16D95C63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E760" w14:textId="77777777" w:rsidR="00250F87" w:rsidRPr="003A4513" w:rsidRDefault="00250F87" w:rsidP="00DF63A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[Unintended/Environment objects]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2517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CDAE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68F353B5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0314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EA30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7B3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01941EAF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441C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BB97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6C65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350C2B9D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D7B2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A361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BCE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32ACEB87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EE58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6450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0955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4FC360FA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783B" w14:textId="77777777" w:rsidR="00250F87" w:rsidRPr="003A4513" w:rsidRDefault="00250F87" w:rsidP="00DF63A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[Sensing area]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2F46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49EC5DCE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3AC7" w14:textId="77777777" w:rsidR="00250F87" w:rsidRPr="003A4513" w:rsidRDefault="00250F87" w:rsidP="00DF63A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Minimum 3D distances between pairs of Tx/Rx/sensing target/[unintended objects]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A39B" w14:textId="65AFB734" w:rsidR="00250F87" w:rsidRPr="003A4513" w:rsidRDefault="004C5E09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 w:rsidRPr="003A4513">
              <w:rPr>
                <w:iCs/>
                <w:szCs w:val="21"/>
                <w:lang w:val="en-US" w:eastAsia="x-none"/>
              </w:rPr>
              <w:t>10 m</w:t>
            </w:r>
          </w:p>
        </w:tc>
      </w:tr>
    </w:tbl>
    <w:p w14:paraId="7323CAD8" w14:textId="77777777" w:rsidR="00250F87" w:rsidRPr="003A4513" w:rsidRDefault="00250F87" w:rsidP="00250F87">
      <w:pPr>
        <w:rPr>
          <w:lang w:val="en-US"/>
        </w:rPr>
      </w:pPr>
    </w:p>
    <w:p w14:paraId="39F746C8" w14:textId="5883CAB4" w:rsidR="00D24606" w:rsidRPr="003A4513" w:rsidRDefault="00D24606" w:rsidP="00D24606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 w:rsidR="003A4513">
        <w:rPr>
          <w:b/>
          <w:i/>
          <w:iCs/>
          <w:lang w:val="en-US"/>
        </w:rPr>
        <w:t>2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 xml:space="preserve">Use the evaluation parameters proposed in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_Ref166017991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 xml:space="preserve">Table </w:t>
      </w:r>
      <w:r w:rsidRPr="003A4513">
        <w:rPr>
          <w:b/>
          <w:i/>
          <w:iCs/>
          <w:noProof/>
          <w:lang w:val="en-US"/>
        </w:rPr>
        <w:t>1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,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_Ref166017993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 xml:space="preserve">Table </w:t>
      </w:r>
      <w:r w:rsidRPr="003A4513">
        <w:rPr>
          <w:b/>
          <w:i/>
          <w:iCs/>
          <w:noProof/>
          <w:lang w:val="en-US"/>
        </w:rPr>
        <w:t>2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,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_Ref166017996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 xml:space="preserve">Table </w:t>
      </w:r>
      <w:r w:rsidRPr="003A4513">
        <w:rPr>
          <w:b/>
          <w:i/>
          <w:iCs/>
          <w:noProof/>
          <w:lang w:val="en-US"/>
        </w:rPr>
        <w:t>3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for UMa-AV, UMi-AV, and RMa-AV scenarios respectively in Rel-19 ISAC channel modelling study.</w:t>
      </w:r>
    </w:p>
    <w:p w14:paraId="63291429" w14:textId="77777777" w:rsidR="00D24606" w:rsidRPr="003A4513" w:rsidRDefault="00D24606" w:rsidP="00250F87">
      <w:pPr>
        <w:rPr>
          <w:lang w:val="en-US"/>
        </w:rPr>
      </w:pPr>
    </w:p>
    <w:p w14:paraId="3176FDB2" w14:textId="30386151" w:rsidR="00250F87" w:rsidRPr="003A4513" w:rsidRDefault="00250F87" w:rsidP="00250F87">
      <w:pPr>
        <w:pStyle w:val="Heading2"/>
        <w:rPr>
          <w:lang w:val="en-US"/>
        </w:rPr>
      </w:pPr>
      <w:r w:rsidRPr="003A4513">
        <w:rPr>
          <w:lang w:val="en-US"/>
        </w:rPr>
        <w:t>Pedestrian detection and tracking</w:t>
      </w:r>
    </w:p>
    <w:p w14:paraId="4105FE7F" w14:textId="218EC632" w:rsidR="00D24606" w:rsidRPr="003A4513" w:rsidRDefault="00D24606" w:rsidP="00D24606">
      <w:pPr>
        <w:rPr>
          <w:bCs/>
          <w:lang w:val="en-US"/>
        </w:rPr>
      </w:pPr>
      <w:r w:rsidRPr="003A4513">
        <w:rPr>
          <w:bCs/>
          <w:lang w:val="en-US"/>
        </w:rPr>
        <w:t xml:space="preserve">As agreed in RAN1#116 UAV detection and tracking deployments should follow closely to the indoor communications deployments captured in [2]; however, there is value in considering at least urban micro deployments as well for the monitoring of city centers and dense commercial areas.  For these reasons we propose the introduction of </w:t>
      </w:r>
      <w:bookmarkStart w:id="5" w:name="_Hlk166018413"/>
      <w:r w:rsidRPr="003A4513">
        <w:rPr>
          <w:bCs/>
          <w:lang w:val="en-US"/>
        </w:rPr>
        <w:t xml:space="preserve">InF-P, InO-P, and UMi-P </w:t>
      </w:r>
      <w:bookmarkEnd w:id="5"/>
      <w:r w:rsidRPr="003A4513">
        <w:rPr>
          <w:bCs/>
          <w:lang w:val="en-US"/>
        </w:rPr>
        <w:t xml:space="preserve">scenarios for study of pedestrian detection and tracking as part of Rel-19 ISAC channel modelling. </w:t>
      </w:r>
    </w:p>
    <w:p w14:paraId="708D3F83" w14:textId="0D3CB352" w:rsidR="00D24606" w:rsidRPr="003A4513" w:rsidRDefault="00D24606" w:rsidP="00D24606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 w:rsidR="003A4513">
        <w:rPr>
          <w:b/>
          <w:i/>
          <w:iCs/>
          <w:lang w:val="en-US"/>
        </w:rPr>
        <w:t>3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>Define evaluation parameters for InF-P, InO-P, and UMi-P scenarios to be studied as part of Rel-19 ISAC channel modelling study.</w:t>
      </w:r>
    </w:p>
    <w:p w14:paraId="7055B6B5" w14:textId="0FAA1AB2" w:rsidR="00250F87" w:rsidRPr="003A4513" w:rsidRDefault="00250F87" w:rsidP="00250F87">
      <w:pPr>
        <w:pStyle w:val="Caption"/>
        <w:keepNext/>
        <w:jc w:val="center"/>
        <w:rPr>
          <w:lang w:val="en-US"/>
        </w:rPr>
      </w:pPr>
      <w:bookmarkStart w:id="6" w:name="_Ref166018067"/>
      <w:r w:rsidRPr="003A4513">
        <w:rPr>
          <w:lang w:val="en-US"/>
        </w:rPr>
        <w:t xml:space="preserve">Table </w:t>
      </w:r>
      <w:r w:rsidRPr="003A4513">
        <w:rPr>
          <w:lang w:val="en-US"/>
        </w:rPr>
        <w:fldChar w:fldCharType="begin"/>
      </w:r>
      <w:r w:rsidRPr="003A4513">
        <w:rPr>
          <w:lang w:val="en-US"/>
        </w:rPr>
        <w:instrText xml:space="preserve"> SEQ Table \* ARABIC </w:instrText>
      </w:r>
      <w:r w:rsidRPr="003A4513">
        <w:rPr>
          <w:lang w:val="en-US"/>
        </w:rPr>
        <w:fldChar w:fldCharType="separate"/>
      </w:r>
      <w:r w:rsidR="00D24606" w:rsidRPr="003A4513">
        <w:rPr>
          <w:noProof/>
          <w:lang w:val="en-US"/>
        </w:rPr>
        <w:t>4</w:t>
      </w:r>
      <w:r w:rsidRPr="003A4513">
        <w:rPr>
          <w:lang w:val="en-US"/>
        </w:rPr>
        <w:fldChar w:fldCharType="end"/>
      </w:r>
      <w:bookmarkEnd w:id="6"/>
      <w:r w:rsidRPr="003A4513">
        <w:rPr>
          <w:lang w:val="en-US"/>
        </w:rPr>
        <w:t>: Proposed evaluation parameters for pedestrian/human detection and tracking in urban micro deployments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250F87" w:rsidRPr="003A4513" w14:paraId="0AFC62DB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4F332B" w14:textId="77777777" w:rsidR="00250F87" w:rsidRPr="003A4513" w:rsidRDefault="00250F87" w:rsidP="00DF63A6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3A4513"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6AC460" w14:textId="77777777" w:rsidR="00250F87" w:rsidRPr="003A4513" w:rsidRDefault="00250F87" w:rsidP="00DF63A6">
            <w:pPr>
              <w:pStyle w:val="TAC"/>
              <w:rPr>
                <w:b/>
                <w:lang w:val="en-US" w:eastAsia="x-none"/>
              </w:rPr>
            </w:pPr>
            <w:r w:rsidRPr="003A4513">
              <w:rPr>
                <w:b/>
                <w:lang w:val="en-US"/>
              </w:rPr>
              <w:t>Value</w:t>
            </w:r>
          </w:p>
        </w:tc>
      </w:tr>
      <w:tr w:rsidR="00250F87" w:rsidRPr="003A4513" w14:paraId="5DD971A9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2615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A1C9" w14:textId="02EADA93" w:rsidR="00250F87" w:rsidRPr="003A4513" w:rsidRDefault="004C5E09" w:rsidP="00DF63A6">
            <w:pPr>
              <w:pStyle w:val="TAC"/>
              <w:jc w:val="left"/>
              <w:rPr>
                <w:iCs/>
                <w:color w:val="000000"/>
                <w:lang w:val="en-US"/>
              </w:rPr>
            </w:pPr>
            <w:r w:rsidRPr="003A4513">
              <w:rPr>
                <w:iCs/>
                <w:color w:val="000000"/>
                <w:lang w:val="en-US"/>
              </w:rPr>
              <w:t>UMi</w:t>
            </w:r>
          </w:p>
        </w:tc>
      </w:tr>
      <w:tr w:rsidR="00250F87" w:rsidRPr="003A4513" w14:paraId="4B22DD9E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51D5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58BC" w14:textId="77777777" w:rsidR="00250F87" w:rsidRPr="003A4513" w:rsidRDefault="00250F87" w:rsidP="00DF63A6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250F87" w:rsidRPr="003A4513" w14:paraId="27E09249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CE84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68D0" w14:textId="6B963BEE" w:rsidR="00250F87" w:rsidRPr="003A4513" w:rsidRDefault="004C5E09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TRP-to-TRP bistatic and monostatic, DL/UL bistatic</w:t>
            </w:r>
          </w:p>
        </w:tc>
      </w:tr>
      <w:tr w:rsidR="00250F87" w:rsidRPr="003A4513" w14:paraId="7A9C86F4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C021" w14:textId="77777777" w:rsidR="00250F87" w:rsidRPr="003A4513" w:rsidRDefault="00250F87" w:rsidP="00DF63A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9905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3A4513">
              <w:rPr>
                <w:lang w:val="en-US"/>
              </w:rP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FF00" w14:textId="4ECE3E45" w:rsidR="00250F87" w:rsidRPr="003A4513" w:rsidRDefault="004C5E09" w:rsidP="00DF63A6">
            <w:pPr>
              <w:pStyle w:val="TAC"/>
              <w:jc w:val="left"/>
              <w:rPr>
                <w:iCs/>
                <w:lang w:val="en-US" w:eastAsia="x-none"/>
              </w:rPr>
            </w:pPr>
            <w:r w:rsidRPr="003A4513">
              <w:rPr>
                <w:iCs/>
                <w:lang w:val="en-US" w:eastAsia="x-none"/>
              </w:rPr>
              <w:t>Outdoor</w:t>
            </w:r>
          </w:p>
        </w:tc>
      </w:tr>
      <w:tr w:rsidR="00250F87" w:rsidRPr="003A4513" w14:paraId="32AB10D8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2FC8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F049" w14:textId="77777777" w:rsidR="00250F87" w:rsidRPr="003A4513" w:rsidRDefault="00250F87" w:rsidP="00DF63A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F830" w14:textId="04CDC43D" w:rsidR="00250F87" w:rsidRPr="003A4513" w:rsidRDefault="004C5E09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Speeds up to 3</w:t>
            </w:r>
            <w:r w:rsidR="00051E07" w:rsidRPr="003A4513">
              <w:rPr>
                <w:iCs/>
                <w:lang w:val="en-US"/>
              </w:rPr>
              <w:t xml:space="preserve"> km/h</w:t>
            </w:r>
          </w:p>
        </w:tc>
      </w:tr>
      <w:tr w:rsidR="00250F87" w:rsidRPr="003A4513" w14:paraId="2F0EB7E4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0C47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E985" w14:textId="77777777" w:rsidR="00250F87" w:rsidRPr="003A4513" w:rsidRDefault="00250F87" w:rsidP="00DF63A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521B" w14:textId="79922229" w:rsidR="00250F87" w:rsidRPr="003A4513" w:rsidRDefault="00051E07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Uniform</w:t>
            </w:r>
            <w:r w:rsidR="000E4805" w:rsidRPr="003A4513">
              <w:rPr>
                <w:iCs/>
                <w:lang w:val="en-US"/>
              </w:rPr>
              <w:t xml:space="preserve"> in 2D</w:t>
            </w:r>
          </w:p>
        </w:tc>
      </w:tr>
      <w:tr w:rsidR="00250F87" w:rsidRPr="003A4513" w14:paraId="24DA09D0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76C0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842F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D026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iCs/>
                <w:highlight w:val="yellow"/>
                <w:lang w:val="en-US" w:eastAsia="zh-CN"/>
              </w:rPr>
            </w:pPr>
          </w:p>
        </w:tc>
      </w:tr>
      <w:tr w:rsidR="00250F87" w:rsidRPr="003A4513" w14:paraId="0D1C0996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3964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A073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1D90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highlight w:val="yellow"/>
                <w:lang w:val="en-US" w:eastAsia="x-none"/>
              </w:rPr>
            </w:pPr>
          </w:p>
        </w:tc>
      </w:tr>
      <w:tr w:rsidR="00250F87" w:rsidRPr="003A4513" w14:paraId="1388BB50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8508" w14:textId="77777777" w:rsidR="00250F87" w:rsidRPr="003A4513" w:rsidRDefault="00250F87" w:rsidP="00DF63A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[Unintended/Environment objects]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2699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993F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5400CE2A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B317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810C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A7C4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4EAA3D5D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F16F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0772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44E7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6FC2C9CB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04C1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567F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460B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52570920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5AA0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5E1A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EB35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3161F4EE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E54B" w14:textId="77777777" w:rsidR="00250F87" w:rsidRPr="003A4513" w:rsidRDefault="00250F87" w:rsidP="00DF63A6">
            <w:pPr>
              <w:pStyle w:val="0Maintext"/>
              <w:rPr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[Sensing area]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51D4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7EA3B0D4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09CF" w14:textId="77777777" w:rsidR="00250F87" w:rsidRPr="003A4513" w:rsidRDefault="00250F87" w:rsidP="00DF63A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Minimum 3D distances between pairs of Tx/Rx/sensing target/[unintended objects]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F848" w14:textId="79ECFB58" w:rsidR="00250F87" w:rsidRPr="003A4513" w:rsidRDefault="00051E0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 w:rsidRPr="003A4513">
              <w:rPr>
                <w:iCs/>
                <w:szCs w:val="21"/>
                <w:lang w:val="en-US" w:eastAsia="x-none"/>
              </w:rPr>
              <w:t>10 m in 2</w:t>
            </w:r>
            <w:r w:rsidR="000E4805" w:rsidRPr="003A4513">
              <w:rPr>
                <w:iCs/>
                <w:szCs w:val="21"/>
                <w:lang w:val="en-US" w:eastAsia="x-none"/>
              </w:rPr>
              <w:t>D</w:t>
            </w:r>
          </w:p>
        </w:tc>
      </w:tr>
    </w:tbl>
    <w:p w14:paraId="23AAF3BF" w14:textId="77777777" w:rsidR="00250F87" w:rsidRPr="003A4513" w:rsidRDefault="00250F87" w:rsidP="00250F87">
      <w:pPr>
        <w:rPr>
          <w:lang w:val="en-US"/>
        </w:rPr>
      </w:pPr>
    </w:p>
    <w:p w14:paraId="2F1168DA" w14:textId="2DCBE7C8" w:rsidR="00250F87" w:rsidRPr="003A4513" w:rsidRDefault="00250F87" w:rsidP="00250F87">
      <w:pPr>
        <w:pStyle w:val="Caption"/>
        <w:keepNext/>
        <w:jc w:val="center"/>
        <w:rPr>
          <w:lang w:val="en-US"/>
        </w:rPr>
      </w:pPr>
      <w:bookmarkStart w:id="7" w:name="_Ref166018069"/>
      <w:r w:rsidRPr="003A4513">
        <w:rPr>
          <w:lang w:val="en-US"/>
        </w:rPr>
        <w:t xml:space="preserve">Table </w:t>
      </w:r>
      <w:r w:rsidRPr="003A4513">
        <w:rPr>
          <w:lang w:val="en-US"/>
        </w:rPr>
        <w:fldChar w:fldCharType="begin"/>
      </w:r>
      <w:r w:rsidRPr="003A4513">
        <w:rPr>
          <w:lang w:val="en-US"/>
        </w:rPr>
        <w:instrText xml:space="preserve"> SEQ Table \* ARABIC </w:instrText>
      </w:r>
      <w:r w:rsidRPr="003A4513">
        <w:rPr>
          <w:lang w:val="en-US"/>
        </w:rPr>
        <w:fldChar w:fldCharType="separate"/>
      </w:r>
      <w:r w:rsidR="00D24606" w:rsidRPr="003A4513">
        <w:rPr>
          <w:noProof/>
          <w:lang w:val="en-US"/>
        </w:rPr>
        <w:t>5</w:t>
      </w:r>
      <w:r w:rsidRPr="003A4513">
        <w:rPr>
          <w:lang w:val="en-US"/>
        </w:rPr>
        <w:fldChar w:fldCharType="end"/>
      </w:r>
      <w:bookmarkEnd w:id="7"/>
      <w:r w:rsidRPr="003A4513">
        <w:rPr>
          <w:lang w:val="en-US"/>
        </w:rPr>
        <w:t>: Proposed evaluation parameters for pedestrian/human detection and tracking in indoor office deployments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250F87" w:rsidRPr="003A4513" w14:paraId="5A1FDEE5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F033B5" w14:textId="77777777" w:rsidR="00250F87" w:rsidRPr="003A4513" w:rsidRDefault="00250F87" w:rsidP="00DF63A6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3A4513"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FC8FA8" w14:textId="77777777" w:rsidR="00250F87" w:rsidRPr="003A4513" w:rsidRDefault="00250F87" w:rsidP="00DF63A6">
            <w:pPr>
              <w:pStyle w:val="TAC"/>
              <w:rPr>
                <w:b/>
                <w:lang w:val="en-US" w:eastAsia="x-none"/>
              </w:rPr>
            </w:pPr>
            <w:r w:rsidRPr="003A4513">
              <w:rPr>
                <w:b/>
                <w:lang w:val="en-US"/>
              </w:rPr>
              <w:t>Value</w:t>
            </w:r>
          </w:p>
        </w:tc>
      </w:tr>
      <w:tr w:rsidR="00250F87" w:rsidRPr="003A4513" w14:paraId="577F8BF5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E03E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7753" w14:textId="7E7B588F" w:rsidR="00250F87" w:rsidRPr="003A4513" w:rsidRDefault="00051E07" w:rsidP="00DF63A6">
            <w:pPr>
              <w:pStyle w:val="TAC"/>
              <w:jc w:val="left"/>
              <w:rPr>
                <w:iCs/>
                <w:color w:val="000000"/>
                <w:lang w:val="en-US"/>
              </w:rPr>
            </w:pPr>
            <w:r w:rsidRPr="003A4513">
              <w:rPr>
                <w:iCs/>
                <w:color w:val="000000"/>
                <w:lang w:val="en-US"/>
              </w:rPr>
              <w:t>InO</w:t>
            </w:r>
          </w:p>
        </w:tc>
      </w:tr>
      <w:tr w:rsidR="00250F87" w:rsidRPr="003A4513" w14:paraId="63A4676B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29EB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highlight w:val="yellow"/>
                <w:lang w:val="en-US"/>
              </w:rPr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F622" w14:textId="77777777" w:rsidR="00250F87" w:rsidRPr="003A4513" w:rsidRDefault="00250F87" w:rsidP="00DF63A6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250F87" w:rsidRPr="003A4513" w14:paraId="781B9D4D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5175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CA53" w14:textId="4DAE94AF" w:rsidR="00250F87" w:rsidRPr="003A4513" w:rsidRDefault="00051E07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TRP-to-TRP bistatic, UL/DL bistatic TRP monostatic, UE monostatic</w:t>
            </w:r>
          </w:p>
        </w:tc>
      </w:tr>
      <w:tr w:rsidR="00250F87" w:rsidRPr="003A4513" w14:paraId="6946DAAC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9A4B" w14:textId="77777777" w:rsidR="00250F87" w:rsidRPr="003A4513" w:rsidRDefault="00250F87" w:rsidP="00DF63A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0AE2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3A4513">
              <w:rPr>
                <w:lang w:val="en-US"/>
              </w:rP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5F8F" w14:textId="46048BFC" w:rsidR="00250F87" w:rsidRPr="003A4513" w:rsidRDefault="00051E07" w:rsidP="00DF63A6">
            <w:pPr>
              <w:pStyle w:val="TAC"/>
              <w:jc w:val="left"/>
              <w:rPr>
                <w:iCs/>
                <w:lang w:val="en-US" w:eastAsia="x-none"/>
              </w:rPr>
            </w:pPr>
            <w:r w:rsidRPr="003A4513">
              <w:rPr>
                <w:iCs/>
                <w:lang w:val="en-US" w:eastAsia="x-none"/>
              </w:rPr>
              <w:t>Indoor</w:t>
            </w:r>
          </w:p>
        </w:tc>
      </w:tr>
      <w:tr w:rsidR="00250F87" w:rsidRPr="003A4513" w14:paraId="3D75CE0B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DDB6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782A" w14:textId="77777777" w:rsidR="00250F87" w:rsidRPr="003A4513" w:rsidRDefault="00250F87" w:rsidP="00DF63A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66B" w14:textId="23B93AFA" w:rsidR="00250F87" w:rsidRPr="003A4513" w:rsidRDefault="00051E07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3 km/hr</w:t>
            </w:r>
          </w:p>
        </w:tc>
      </w:tr>
      <w:tr w:rsidR="00250F87" w:rsidRPr="003A4513" w14:paraId="4CE87745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498B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59A1" w14:textId="77777777" w:rsidR="00250F87" w:rsidRPr="003A4513" w:rsidRDefault="00250F87" w:rsidP="00DF63A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19FB" w14:textId="3D25F511" w:rsidR="00250F87" w:rsidRPr="003A4513" w:rsidRDefault="00051E07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Uniform</w:t>
            </w:r>
            <w:r w:rsidR="00E208A9" w:rsidRPr="003A4513">
              <w:rPr>
                <w:iCs/>
                <w:lang w:val="en-US"/>
              </w:rPr>
              <w:t xml:space="preserve"> in 2D</w:t>
            </w:r>
          </w:p>
        </w:tc>
      </w:tr>
      <w:tr w:rsidR="00250F87" w:rsidRPr="003A4513" w14:paraId="5AD7EF68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6324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2416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28D3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</w:p>
        </w:tc>
      </w:tr>
      <w:tr w:rsidR="00250F87" w:rsidRPr="003A4513" w14:paraId="6A5F976F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50EF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A6BC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3FD5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0B6199A3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5AFB" w14:textId="77777777" w:rsidR="00250F87" w:rsidRPr="003A4513" w:rsidRDefault="00250F87" w:rsidP="00DF63A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[Unintended/Environment objects]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5156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175A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44B7FFD6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AFB2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2352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CA99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7825AA13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8DAE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3D5B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8A2D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203C2972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90EA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3E25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E2D1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629D1E3B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B2C3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AD18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BC8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09440D8E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B0D3" w14:textId="77777777" w:rsidR="00250F87" w:rsidRPr="003A4513" w:rsidRDefault="00250F87" w:rsidP="00DF63A6">
            <w:pPr>
              <w:pStyle w:val="0Maintext"/>
              <w:rPr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[Sensing area]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5DFF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4EB05BB0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B543" w14:textId="77777777" w:rsidR="00250F87" w:rsidRPr="003A4513" w:rsidRDefault="00250F87" w:rsidP="00DF63A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Minimum 3D distances between pairs of Tx/Rx/sensing target/[unintended objects]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996A" w14:textId="4CC364F9" w:rsidR="00250F87" w:rsidRPr="003A4513" w:rsidRDefault="00051E0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 w:rsidRPr="003A4513">
              <w:rPr>
                <w:iCs/>
                <w:szCs w:val="21"/>
                <w:lang w:val="en-US" w:eastAsia="x-none"/>
              </w:rPr>
              <w:t>0 m in 2</w:t>
            </w:r>
            <w:r w:rsidR="000E4805" w:rsidRPr="003A4513">
              <w:rPr>
                <w:iCs/>
                <w:szCs w:val="21"/>
                <w:lang w:val="en-US" w:eastAsia="x-none"/>
              </w:rPr>
              <w:t>D</w:t>
            </w:r>
          </w:p>
        </w:tc>
      </w:tr>
    </w:tbl>
    <w:p w14:paraId="4DF0EF19" w14:textId="77777777" w:rsidR="00250F87" w:rsidRPr="003A4513" w:rsidRDefault="00250F87" w:rsidP="00250F87">
      <w:pPr>
        <w:rPr>
          <w:lang w:val="en-US"/>
        </w:rPr>
      </w:pPr>
    </w:p>
    <w:p w14:paraId="2196EC68" w14:textId="05B16E9A" w:rsidR="00250F87" w:rsidRPr="003A4513" w:rsidRDefault="00250F87" w:rsidP="00250F87">
      <w:pPr>
        <w:pStyle w:val="Caption"/>
        <w:keepNext/>
        <w:jc w:val="center"/>
        <w:rPr>
          <w:lang w:val="en-US"/>
        </w:rPr>
      </w:pPr>
      <w:bookmarkStart w:id="8" w:name="_Ref166018071"/>
      <w:r w:rsidRPr="003A4513">
        <w:rPr>
          <w:lang w:val="en-US"/>
        </w:rPr>
        <w:t xml:space="preserve">Table </w:t>
      </w:r>
      <w:r w:rsidRPr="003A4513">
        <w:rPr>
          <w:lang w:val="en-US"/>
        </w:rPr>
        <w:fldChar w:fldCharType="begin"/>
      </w:r>
      <w:r w:rsidRPr="003A4513">
        <w:rPr>
          <w:lang w:val="en-US"/>
        </w:rPr>
        <w:instrText xml:space="preserve"> SEQ Table \* ARABIC </w:instrText>
      </w:r>
      <w:r w:rsidRPr="003A4513">
        <w:rPr>
          <w:lang w:val="en-US"/>
        </w:rPr>
        <w:fldChar w:fldCharType="separate"/>
      </w:r>
      <w:r w:rsidR="00D24606" w:rsidRPr="003A4513">
        <w:rPr>
          <w:noProof/>
          <w:lang w:val="en-US"/>
        </w:rPr>
        <w:t>6</w:t>
      </w:r>
      <w:r w:rsidRPr="003A4513">
        <w:rPr>
          <w:lang w:val="en-US"/>
        </w:rPr>
        <w:fldChar w:fldCharType="end"/>
      </w:r>
      <w:bookmarkEnd w:id="8"/>
      <w:r w:rsidRPr="003A4513">
        <w:rPr>
          <w:lang w:val="en-US"/>
        </w:rPr>
        <w:t xml:space="preserve">: Proposed evaluation parameters for pedestrian/human detection and tracking in indoor factory </w:t>
      </w:r>
      <w:r w:rsidR="00884F92" w:rsidRPr="003A4513">
        <w:rPr>
          <w:lang w:val="en-US"/>
        </w:rPr>
        <w:t>deployments.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250F87" w:rsidRPr="003A4513" w14:paraId="6F2A1F6E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F82913" w14:textId="77777777" w:rsidR="00250F87" w:rsidRPr="003A4513" w:rsidRDefault="00250F87" w:rsidP="00DF63A6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3A4513"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4C88D6" w14:textId="77777777" w:rsidR="00250F87" w:rsidRPr="003A4513" w:rsidRDefault="00250F87" w:rsidP="00DF63A6">
            <w:pPr>
              <w:pStyle w:val="TAC"/>
              <w:rPr>
                <w:b/>
                <w:lang w:val="en-US" w:eastAsia="x-none"/>
              </w:rPr>
            </w:pPr>
            <w:r w:rsidRPr="003A4513">
              <w:rPr>
                <w:b/>
                <w:lang w:val="en-US"/>
              </w:rPr>
              <w:t>Value</w:t>
            </w:r>
          </w:p>
        </w:tc>
      </w:tr>
      <w:tr w:rsidR="00250F87" w:rsidRPr="003A4513" w14:paraId="7BA7F81F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A6D0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4A1C" w14:textId="11CFFD5E" w:rsidR="00250F87" w:rsidRPr="003A4513" w:rsidRDefault="00051E07" w:rsidP="00DF63A6">
            <w:pPr>
              <w:pStyle w:val="TAC"/>
              <w:jc w:val="left"/>
              <w:rPr>
                <w:iCs/>
                <w:color w:val="000000"/>
                <w:lang w:val="en-US"/>
              </w:rPr>
            </w:pPr>
            <w:r w:rsidRPr="003A4513">
              <w:rPr>
                <w:iCs/>
                <w:color w:val="000000"/>
                <w:lang w:val="en-US"/>
              </w:rPr>
              <w:t>InF</w:t>
            </w:r>
          </w:p>
        </w:tc>
      </w:tr>
      <w:tr w:rsidR="00250F87" w:rsidRPr="003A4513" w14:paraId="002164FB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C94D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lastRenderedPageBreak/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7B8C" w14:textId="77777777" w:rsidR="00250F87" w:rsidRPr="003A4513" w:rsidRDefault="00250F87" w:rsidP="00DF63A6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051E07" w:rsidRPr="003A4513" w14:paraId="2E09415A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B0BA" w14:textId="77777777" w:rsidR="00051E07" w:rsidRPr="003A4513" w:rsidRDefault="00051E07" w:rsidP="00051E07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843F" w14:textId="1D7669F5" w:rsidR="00051E07" w:rsidRPr="003A4513" w:rsidRDefault="00051E07" w:rsidP="00051E07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TRP-to-TRP bistatic, UL/DL bistatic TRP monostatic, UE monostatic</w:t>
            </w:r>
          </w:p>
        </w:tc>
      </w:tr>
      <w:tr w:rsidR="00250F87" w:rsidRPr="003A4513" w14:paraId="7A5ACC76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D2B8" w14:textId="77777777" w:rsidR="00250F87" w:rsidRPr="003A4513" w:rsidRDefault="00250F87" w:rsidP="00DF63A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9916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3A4513">
              <w:rPr>
                <w:lang w:val="en-US"/>
              </w:rP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BC54" w14:textId="51E9BBBB" w:rsidR="00250F87" w:rsidRPr="003A4513" w:rsidRDefault="00051E07" w:rsidP="00DF63A6">
            <w:pPr>
              <w:pStyle w:val="TAC"/>
              <w:jc w:val="left"/>
              <w:rPr>
                <w:iCs/>
                <w:lang w:val="en-US" w:eastAsia="x-none"/>
              </w:rPr>
            </w:pPr>
            <w:r w:rsidRPr="003A4513">
              <w:rPr>
                <w:iCs/>
                <w:lang w:val="en-US" w:eastAsia="x-none"/>
              </w:rPr>
              <w:t>Indoor</w:t>
            </w:r>
          </w:p>
        </w:tc>
      </w:tr>
      <w:tr w:rsidR="00250F87" w:rsidRPr="003A4513" w14:paraId="466BFC37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C4EE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8DE4" w14:textId="77777777" w:rsidR="00250F87" w:rsidRPr="003A4513" w:rsidRDefault="00250F87" w:rsidP="00DF63A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3CD7" w14:textId="1EE42229" w:rsidR="00250F87" w:rsidRPr="003A4513" w:rsidRDefault="00051E07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3 km/hr</w:t>
            </w:r>
          </w:p>
        </w:tc>
      </w:tr>
      <w:tr w:rsidR="00250F87" w:rsidRPr="003A4513" w14:paraId="61C4C057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AA57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95B6" w14:textId="77777777" w:rsidR="00250F87" w:rsidRPr="003A4513" w:rsidRDefault="00250F87" w:rsidP="00DF63A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333E" w14:textId="28676C48" w:rsidR="00250F87" w:rsidRPr="003A4513" w:rsidRDefault="00051E07" w:rsidP="00DF63A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Uniform</w:t>
            </w:r>
            <w:r w:rsidR="000E4805" w:rsidRPr="003A4513">
              <w:rPr>
                <w:iCs/>
                <w:lang w:val="en-US"/>
              </w:rPr>
              <w:t xml:space="preserve"> in 2D</w:t>
            </w:r>
          </w:p>
        </w:tc>
      </w:tr>
      <w:tr w:rsidR="00250F87" w:rsidRPr="003A4513" w14:paraId="282E8026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BC52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7327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5F16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</w:p>
        </w:tc>
      </w:tr>
      <w:tr w:rsidR="00250F87" w:rsidRPr="003A4513" w14:paraId="2251063B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EB47" w14:textId="77777777" w:rsidR="00250F87" w:rsidRPr="003A4513" w:rsidRDefault="00250F87" w:rsidP="00DF63A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C27C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D1A9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61D83E29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C400" w14:textId="77777777" w:rsidR="00250F87" w:rsidRPr="003A4513" w:rsidRDefault="00250F87" w:rsidP="00DF63A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[Unintended/Environment objects]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012D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F8A2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6B273836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8688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EEDD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7DDC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04832281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60E8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96B2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1284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47016AAC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6C75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83D1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D56B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73104829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2B8B" w14:textId="77777777" w:rsidR="00250F87" w:rsidRPr="003A4513" w:rsidRDefault="00250F87" w:rsidP="00DF63A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2BEC" w14:textId="77777777" w:rsidR="00250F87" w:rsidRPr="003A4513" w:rsidRDefault="00250F87" w:rsidP="00DF63A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A798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09CCE518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33D8" w14:textId="77777777" w:rsidR="00250F87" w:rsidRPr="003A4513" w:rsidRDefault="00250F87" w:rsidP="00DF63A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[Sensing area]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D57C" w14:textId="77777777" w:rsidR="00250F87" w:rsidRPr="003A4513" w:rsidRDefault="00250F8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250F87" w:rsidRPr="003A4513" w14:paraId="2B0C4C6B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848A" w14:textId="77777777" w:rsidR="00250F87" w:rsidRPr="003A4513" w:rsidRDefault="00250F87" w:rsidP="00DF63A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Minimum 3D distances between pairs of Tx/Rx/sensing target/[unintended objects]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6C2A" w14:textId="1AB1E4EB" w:rsidR="00250F87" w:rsidRPr="003A4513" w:rsidRDefault="00051E07" w:rsidP="00DF63A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 w:rsidRPr="003A4513">
              <w:rPr>
                <w:iCs/>
                <w:szCs w:val="21"/>
                <w:lang w:val="en-US" w:eastAsia="x-none"/>
              </w:rPr>
              <w:t>0 m in 2</w:t>
            </w:r>
            <w:r w:rsidR="000E4805" w:rsidRPr="003A4513">
              <w:rPr>
                <w:iCs/>
                <w:szCs w:val="21"/>
                <w:lang w:val="en-US" w:eastAsia="x-none"/>
              </w:rPr>
              <w:t>D</w:t>
            </w:r>
          </w:p>
        </w:tc>
      </w:tr>
    </w:tbl>
    <w:p w14:paraId="15E587C9" w14:textId="77777777" w:rsidR="00250F87" w:rsidRPr="003A4513" w:rsidRDefault="00250F87" w:rsidP="00250F87">
      <w:pPr>
        <w:rPr>
          <w:lang w:val="en-US"/>
        </w:rPr>
      </w:pPr>
    </w:p>
    <w:p w14:paraId="5C4C6E35" w14:textId="60E6B384" w:rsidR="00D24606" w:rsidRPr="003A4513" w:rsidRDefault="00D24606" w:rsidP="00D24606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 w:rsidR="003A4513">
        <w:rPr>
          <w:b/>
          <w:i/>
          <w:iCs/>
          <w:lang w:val="en-US"/>
        </w:rPr>
        <w:t>4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 xml:space="preserve">Use the evaluation parameters proposed in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_Ref166018067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 xml:space="preserve">Table </w:t>
      </w:r>
      <w:r w:rsidRPr="003A4513">
        <w:rPr>
          <w:b/>
          <w:i/>
          <w:iCs/>
          <w:noProof/>
          <w:lang w:val="en-US"/>
        </w:rPr>
        <w:t>4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,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_Ref166018069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 xml:space="preserve">Table </w:t>
      </w:r>
      <w:r w:rsidRPr="003A4513">
        <w:rPr>
          <w:b/>
          <w:i/>
          <w:iCs/>
          <w:noProof/>
          <w:lang w:val="en-US"/>
        </w:rPr>
        <w:t>5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, and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_Ref166018071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 xml:space="preserve">Table </w:t>
      </w:r>
      <w:r w:rsidRPr="003A4513">
        <w:rPr>
          <w:b/>
          <w:i/>
          <w:iCs/>
          <w:noProof/>
          <w:lang w:val="en-US"/>
        </w:rPr>
        <w:t>6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for UMi-P, InO-P, and InF-P scenarios respectively in Rel-19 ISAC channel modelling study.</w:t>
      </w:r>
    </w:p>
    <w:p w14:paraId="36B86D78" w14:textId="77777777" w:rsidR="00D24606" w:rsidRPr="003A4513" w:rsidRDefault="00D24606" w:rsidP="00250F87">
      <w:pPr>
        <w:rPr>
          <w:lang w:val="en-US"/>
        </w:rPr>
      </w:pPr>
    </w:p>
    <w:p w14:paraId="50DBE5A4" w14:textId="70D6363A" w:rsidR="00250F87" w:rsidRPr="003A4513" w:rsidRDefault="00250F87" w:rsidP="00250F87">
      <w:pPr>
        <w:pStyle w:val="Heading2"/>
        <w:rPr>
          <w:lang w:val="en-US"/>
        </w:rPr>
      </w:pPr>
      <w:r w:rsidRPr="003A4513">
        <w:rPr>
          <w:lang w:val="en-US"/>
        </w:rPr>
        <w:t>Automobile detection and tracking</w:t>
      </w:r>
    </w:p>
    <w:p w14:paraId="61A4F2F3" w14:textId="0BEE6F79" w:rsidR="00D24606" w:rsidRPr="003A4513" w:rsidRDefault="00D24606" w:rsidP="00D24606">
      <w:pPr>
        <w:rPr>
          <w:bCs/>
          <w:lang w:val="en-US"/>
        </w:rPr>
      </w:pPr>
      <w:r w:rsidRPr="003A4513">
        <w:rPr>
          <w:bCs/>
          <w:lang w:val="en-US"/>
        </w:rPr>
        <w:t xml:space="preserve">As agreed in RAN1#116 automobile detection and tracking deployments should follow closely to the communications deployments captured in [3]. We propose the introduction of Highway-Auto and Urban Grid-Auto scenarios for study of automobile detection and tracking as part of Rel-19 ISAC channel modelling. </w:t>
      </w:r>
    </w:p>
    <w:p w14:paraId="100938D6" w14:textId="333C823A" w:rsidR="00D24606" w:rsidRPr="003A4513" w:rsidRDefault="00D24606" w:rsidP="00D24606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 w:rsidR="003A4513">
        <w:rPr>
          <w:b/>
          <w:i/>
          <w:iCs/>
          <w:lang w:val="en-US"/>
        </w:rPr>
        <w:t>5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>Define evaluation parameters Highway-Auto and Urban Grid-Auto scenarios to be studied as part of Rel-19 ISAC channel modelling study.</w:t>
      </w:r>
    </w:p>
    <w:p w14:paraId="20225F0B" w14:textId="77777777" w:rsidR="00D24606" w:rsidRPr="003A4513" w:rsidRDefault="00D24606" w:rsidP="00D24606">
      <w:pPr>
        <w:rPr>
          <w:lang w:val="en-US"/>
        </w:rPr>
      </w:pPr>
    </w:p>
    <w:p w14:paraId="6C0DBDEA" w14:textId="0BEE7D41" w:rsidR="00250F87" w:rsidRPr="003A4513" w:rsidRDefault="00250F87" w:rsidP="00250F87">
      <w:pPr>
        <w:pStyle w:val="Caption"/>
        <w:keepNext/>
        <w:jc w:val="center"/>
        <w:rPr>
          <w:lang w:val="en-US"/>
        </w:rPr>
      </w:pPr>
      <w:bookmarkStart w:id="9" w:name="_Ref166018822"/>
      <w:r w:rsidRPr="003A4513">
        <w:rPr>
          <w:lang w:val="en-US"/>
        </w:rPr>
        <w:t xml:space="preserve">Table </w:t>
      </w:r>
      <w:r w:rsidRPr="003A4513">
        <w:rPr>
          <w:lang w:val="en-US"/>
        </w:rPr>
        <w:fldChar w:fldCharType="begin"/>
      </w:r>
      <w:r w:rsidRPr="003A4513">
        <w:rPr>
          <w:lang w:val="en-US"/>
        </w:rPr>
        <w:instrText xml:space="preserve"> SEQ Table \* ARABIC </w:instrText>
      </w:r>
      <w:r w:rsidRPr="003A4513">
        <w:rPr>
          <w:lang w:val="en-US"/>
        </w:rPr>
        <w:fldChar w:fldCharType="separate"/>
      </w:r>
      <w:r w:rsidR="00D24606" w:rsidRPr="003A4513">
        <w:rPr>
          <w:noProof/>
          <w:lang w:val="en-US"/>
        </w:rPr>
        <w:t>7</w:t>
      </w:r>
      <w:r w:rsidRPr="003A4513">
        <w:rPr>
          <w:lang w:val="en-US"/>
        </w:rPr>
        <w:fldChar w:fldCharType="end"/>
      </w:r>
      <w:bookmarkEnd w:id="9"/>
      <w:r w:rsidRPr="003A4513">
        <w:rPr>
          <w:lang w:val="en-US"/>
        </w:rPr>
        <w:t xml:space="preserve">: Proposed evaluation parameters for automobile detection and tracking in highway </w:t>
      </w:r>
      <w:r w:rsidR="00884F92" w:rsidRPr="003A4513">
        <w:rPr>
          <w:lang w:val="en-US"/>
        </w:rPr>
        <w:t>deployments.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250F87" w:rsidRPr="003A4513" w14:paraId="1EA0B4C9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3B9831" w14:textId="77777777" w:rsidR="00250F87" w:rsidRPr="003A4513" w:rsidRDefault="00250F87" w:rsidP="00DF63A6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3A4513"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4A7615" w14:textId="77777777" w:rsidR="00250F87" w:rsidRPr="003A4513" w:rsidRDefault="00250F87" w:rsidP="00DF63A6">
            <w:pPr>
              <w:pStyle w:val="TAC"/>
              <w:rPr>
                <w:b/>
                <w:lang w:val="en-US" w:eastAsia="x-none"/>
              </w:rPr>
            </w:pPr>
            <w:r w:rsidRPr="003A4513">
              <w:rPr>
                <w:b/>
                <w:lang w:val="en-US"/>
              </w:rPr>
              <w:t>Value</w:t>
            </w:r>
          </w:p>
        </w:tc>
      </w:tr>
      <w:tr w:rsidR="00250F87" w:rsidRPr="003A4513" w14:paraId="476130D7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3C7E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lastRenderedPageBreak/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6D76" w14:textId="26540768" w:rsidR="00250F87" w:rsidRPr="003A4513" w:rsidRDefault="00944815" w:rsidP="00DF63A6">
            <w:pPr>
              <w:pStyle w:val="TAC"/>
              <w:jc w:val="left"/>
              <w:rPr>
                <w:iCs/>
                <w:color w:val="000000"/>
                <w:lang w:val="en-US"/>
              </w:rPr>
            </w:pPr>
            <w:r w:rsidRPr="003A4513">
              <w:rPr>
                <w:iCs/>
                <w:color w:val="000000"/>
                <w:lang w:val="en-US"/>
              </w:rPr>
              <w:t>V2X</w:t>
            </w:r>
            <w:r w:rsidR="00051E07" w:rsidRPr="003A4513">
              <w:rPr>
                <w:iCs/>
                <w:color w:val="000000"/>
                <w:lang w:val="en-US"/>
              </w:rPr>
              <w:t xml:space="preserve"> Highway scenario [3]</w:t>
            </w:r>
          </w:p>
        </w:tc>
      </w:tr>
      <w:tr w:rsidR="00250F87" w:rsidRPr="003A4513" w14:paraId="7BCE952A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944D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highlight w:val="yellow"/>
                <w:lang w:val="en-US"/>
              </w:rPr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32E7" w14:textId="77777777" w:rsidR="00250F87" w:rsidRPr="003A4513" w:rsidRDefault="00250F87" w:rsidP="00DF63A6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051E07" w:rsidRPr="003A4513" w14:paraId="706D1210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76E0" w14:textId="77777777" w:rsidR="00051E07" w:rsidRPr="003A4513" w:rsidRDefault="00051E07" w:rsidP="00051E07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4AB7" w14:textId="41F5F2DA" w:rsidR="00051E07" w:rsidRPr="003A4513" w:rsidRDefault="00051E07" w:rsidP="00051E07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TRP-to-TRP bistatic, UL/DL bistatic TRP monostatic, UE monostatic</w:t>
            </w:r>
          </w:p>
        </w:tc>
      </w:tr>
      <w:tr w:rsidR="00051E07" w:rsidRPr="003A4513" w14:paraId="7597C4F0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E9DF" w14:textId="77777777" w:rsidR="00051E07" w:rsidRPr="003A4513" w:rsidRDefault="00051E07" w:rsidP="00051E07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E5CD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3A4513">
              <w:rPr>
                <w:lang w:val="en-US"/>
              </w:rP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E8DB" w14:textId="6020A2FE" w:rsidR="00051E07" w:rsidRPr="003A4513" w:rsidRDefault="00051E07" w:rsidP="00051E07">
            <w:pPr>
              <w:pStyle w:val="TAC"/>
              <w:jc w:val="left"/>
              <w:rPr>
                <w:iCs/>
                <w:lang w:val="en-US" w:eastAsia="x-none"/>
              </w:rPr>
            </w:pPr>
            <w:r w:rsidRPr="003A4513">
              <w:rPr>
                <w:iCs/>
                <w:lang w:val="en-US" w:eastAsia="x-none"/>
              </w:rPr>
              <w:t>Outdoor</w:t>
            </w:r>
          </w:p>
        </w:tc>
      </w:tr>
      <w:tr w:rsidR="00051E07" w:rsidRPr="003A4513" w14:paraId="431349FA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31E8" w14:textId="77777777" w:rsidR="00051E07" w:rsidRPr="003A4513" w:rsidRDefault="00051E07" w:rsidP="00051E07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81E6" w14:textId="77777777" w:rsidR="00051E07" w:rsidRPr="003A4513" w:rsidRDefault="00051E07" w:rsidP="00051E07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2E9E" w14:textId="44ACD811" w:rsidR="00051E07" w:rsidRPr="003A4513" w:rsidRDefault="00051E07" w:rsidP="00051E07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Max speeds up to 140 km/h</w:t>
            </w:r>
          </w:p>
        </w:tc>
      </w:tr>
      <w:tr w:rsidR="00051E07" w:rsidRPr="003A4513" w14:paraId="059BDD3B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C8D8" w14:textId="77777777" w:rsidR="00051E07" w:rsidRPr="003A4513" w:rsidRDefault="00051E07" w:rsidP="00051E07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FC2E" w14:textId="77777777" w:rsidR="00051E07" w:rsidRPr="003A4513" w:rsidRDefault="00051E07" w:rsidP="00051E07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5843" w14:textId="4465DF8F" w:rsidR="00051E07" w:rsidRPr="003A4513" w:rsidRDefault="00051E07" w:rsidP="00051E07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Clustered dropping</w:t>
            </w:r>
          </w:p>
        </w:tc>
      </w:tr>
      <w:tr w:rsidR="00051E07" w:rsidRPr="003A4513" w14:paraId="33B5596C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E092" w14:textId="77777777" w:rsidR="00051E07" w:rsidRPr="003A4513" w:rsidRDefault="00051E07" w:rsidP="00051E07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2D77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DB57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</w:p>
        </w:tc>
      </w:tr>
      <w:tr w:rsidR="00051E07" w:rsidRPr="003A4513" w14:paraId="1BCE7FEC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5346" w14:textId="77777777" w:rsidR="00051E07" w:rsidRPr="003A4513" w:rsidRDefault="00051E07" w:rsidP="00051E07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8739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F53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582640E5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401F" w14:textId="77777777" w:rsidR="00051E07" w:rsidRPr="003A4513" w:rsidRDefault="00051E07" w:rsidP="00051E07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[Unintended/Environment objects]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D8BA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2DE4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28F3869C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6C74" w14:textId="77777777" w:rsidR="00051E07" w:rsidRPr="003A4513" w:rsidRDefault="00051E07" w:rsidP="00051E07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811F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5A14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774E4299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E43E" w14:textId="77777777" w:rsidR="00051E07" w:rsidRPr="003A4513" w:rsidRDefault="00051E07" w:rsidP="00051E07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E2A2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3EF7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74BE0077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E29E" w14:textId="77777777" w:rsidR="00051E07" w:rsidRPr="003A4513" w:rsidRDefault="00051E07" w:rsidP="00051E07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84C3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23FA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66699F2D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BC7C" w14:textId="77777777" w:rsidR="00051E07" w:rsidRPr="003A4513" w:rsidRDefault="00051E07" w:rsidP="00051E07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A035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162E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68E842F1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7196" w14:textId="77777777" w:rsidR="00051E07" w:rsidRPr="003A4513" w:rsidRDefault="00051E07" w:rsidP="00051E07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[Sensing area]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8B70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722015AB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1009" w14:textId="77777777" w:rsidR="00051E07" w:rsidRPr="003A4513" w:rsidRDefault="00051E07" w:rsidP="00051E07">
            <w:pPr>
              <w:pStyle w:val="0Maintext"/>
              <w:rPr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Minimum 3D distances between pairs of Tx/Rx/sensing target/[unintended objects]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061B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</w:tbl>
    <w:p w14:paraId="58CDD914" w14:textId="77777777" w:rsidR="00250F87" w:rsidRPr="003A4513" w:rsidRDefault="00250F87" w:rsidP="00250F87">
      <w:pPr>
        <w:rPr>
          <w:lang w:val="en-US"/>
        </w:rPr>
      </w:pPr>
    </w:p>
    <w:p w14:paraId="7192FF3F" w14:textId="47A309A0" w:rsidR="00250F87" w:rsidRPr="003A4513" w:rsidRDefault="00250F87" w:rsidP="00250F87">
      <w:pPr>
        <w:pStyle w:val="Caption"/>
        <w:keepNext/>
        <w:jc w:val="center"/>
        <w:rPr>
          <w:lang w:val="en-US"/>
        </w:rPr>
      </w:pPr>
      <w:bookmarkStart w:id="10" w:name="_Ref166018823"/>
      <w:r w:rsidRPr="003A4513">
        <w:rPr>
          <w:lang w:val="en-US"/>
        </w:rPr>
        <w:t xml:space="preserve">Table </w:t>
      </w:r>
      <w:r w:rsidRPr="003A4513">
        <w:rPr>
          <w:lang w:val="en-US"/>
        </w:rPr>
        <w:fldChar w:fldCharType="begin"/>
      </w:r>
      <w:r w:rsidRPr="003A4513">
        <w:rPr>
          <w:lang w:val="en-US"/>
        </w:rPr>
        <w:instrText xml:space="preserve"> SEQ Table \* ARABIC </w:instrText>
      </w:r>
      <w:r w:rsidRPr="003A4513">
        <w:rPr>
          <w:lang w:val="en-US"/>
        </w:rPr>
        <w:fldChar w:fldCharType="separate"/>
      </w:r>
      <w:r w:rsidR="00D24606" w:rsidRPr="003A4513">
        <w:rPr>
          <w:noProof/>
          <w:lang w:val="en-US"/>
        </w:rPr>
        <w:t>8</w:t>
      </w:r>
      <w:r w:rsidRPr="003A4513">
        <w:rPr>
          <w:lang w:val="en-US"/>
        </w:rPr>
        <w:fldChar w:fldCharType="end"/>
      </w:r>
      <w:bookmarkEnd w:id="10"/>
      <w:r w:rsidRPr="003A4513">
        <w:rPr>
          <w:lang w:val="en-US"/>
        </w:rPr>
        <w:t xml:space="preserve">: Proposed evaluation parameters for </w:t>
      </w:r>
      <w:r w:rsidR="00051E07" w:rsidRPr="003A4513">
        <w:rPr>
          <w:lang w:val="en-US"/>
        </w:rPr>
        <w:t>automobile</w:t>
      </w:r>
      <w:r w:rsidRPr="003A4513">
        <w:rPr>
          <w:lang w:val="en-US"/>
        </w:rPr>
        <w:t xml:space="preserve"> detection and tracking in urban grid deployments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250F87" w:rsidRPr="003A4513" w14:paraId="513AE056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5705EE" w14:textId="77777777" w:rsidR="00250F87" w:rsidRPr="003A4513" w:rsidRDefault="00250F87" w:rsidP="00DF63A6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3A4513"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8B409F" w14:textId="77777777" w:rsidR="00250F87" w:rsidRPr="003A4513" w:rsidRDefault="00250F87" w:rsidP="00DF63A6">
            <w:pPr>
              <w:pStyle w:val="TAC"/>
              <w:rPr>
                <w:b/>
                <w:lang w:val="en-US" w:eastAsia="x-none"/>
              </w:rPr>
            </w:pPr>
            <w:r w:rsidRPr="003A4513">
              <w:rPr>
                <w:b/>
                <w:lang w:val="en-US"/>
              </w:rPr>
              <w:t>Value</w:t>
            </w:r>
          </w:p>
        </w:tc>
      </w:tr>
      <w:tr w:rsidR="00250F87" w:rsidRPr="003A4513" w14:paraId="3C1EBBB8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3582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9624" w14:textId="72A96482" w:rsidR="00250F87" w:rsidRPr="003A4513" w:rsidRDefault="00051E07" w:rsidP="00DF63A6">
            <w:pPr>
              <w:pStyle w:val="TAC"/>
              <w:jc w:val="left"/>
              <w:rPr>
                <w:iCs/>
                <w:color w:val="000000"/>
                <w:lang w:val="en-US"/>
              </w:rPr>
            </w:pPr>
            <w:r w:rsidRPr="003A4513">
              <w:rPr>
                <w:iCs/>
                <w:color w:val="000000"/>
                <w:lang w:val="en-US"/>
              </w:rPr>
              <w:t>V2X urban grid</w:t>
            </w:r>
          </w:p>
        </w:tc>
      </w:tr>
      <w:tr w:rsidR="00250F87" w:rsidRPr="003A4513" w14:paraId="0B4A80F4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571E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highlight w:val="yellow"/>
                <w:lang w:val="en-US"/>
              </w:rPr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C222" w14:textId="77777777" w:rsidR="00250F87" w:rsidRPr="003A4513" w:rsidRDefault="00250F87" w:rsidP="00DF63A6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051E07" w:rsidRPr="003A4513" w14:paraId="7B8E6527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B8A7" w14:textId="77777777" w:rsidR="00051E07" w:rsidRPr="003A4513" w:rsidRDefault="00051E07" w:rsidP="00051E07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B85C" w14:textId="27040B8A" w:rsidR="00051E07" w:rsidRPr="003A4513" w:rsidRDefault="00051E07" w:rsidP="00051E07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TRP-to-TRP bistatic, UL/DL bistatic TRP monostatic, UE monostatic</w:t>
            </w:r>
          </w:p>
        </w:tc>
      </w:tr>
      <w:tr w:rsidR="00051E07" w:rsidRPr="003A4513" w14:paraId="700D216E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912A" w14:textId="77777777" w:rsidR="00051E07" w:rsidRPr="003A4513" w:rsidRDefault="00051E07" w:rsidP="00051E07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C5CF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3A4513">
              <w:rPr>
                <w:lang w:val="en-US"/>
              </w:rP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6FF6" w14:textId="29EC0075" w:rsidR="00051E07" w:rsidRPr="003A4513" w:rsidRDefault="00051E07" w:rsidP="00051E07">
            <w:pPr>
              <w:pStyle w:val="TAC"/>
              <w:jc w:val="left"/>
              <w:rPr>
                <w:iCs/>
                <w:lang w:val="en-US" w:eastAsia="x-none"/>
              </w:rPr>
            </w:pPr>
            <w:r w:rsidRPr="003A4513">
              <w:rPr>
                <w:iCs/>
                <w:lang w:val="en-US" w:eastAsia="x-none"/>
              </w:rPr>
              <w:t>Outdoor</w:t>
            </w:r>
          </w:p>
        </w:tc>
      </w:tr>
      <w:tr w:rsidR="00051E07" w:rsidRPr="003A4513" w14:paraId="2B8C7D73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7CE9" w14:textId="77777777" w:rsidR="00051E07" w:rsidRPr="003A4513" w:rsidRDefault="00051E07" w:rsidP="00051E07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CB8A" w14:textId="77777777" w:rsidR="00051E07" w:rsidRPr="003A4513" w:rsidRDefault="00051E07" w:rsidP="00051E07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3F42" w14:textId="46538232" w:rsidR="00051E07" w:rsidRPr="003A4513" w:rsidRDefault="00051E07" w:rsidP="00051E07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60 km/h</w:t>
            </w:r>
          </w:p>
        </w:tc>
      </w:tr>
      <w:tr w:rsidR="00051E07" w:rsidRPr="003A4513" w14:paraId="24EA9A2A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80A4" w14:textId="77777777" w:rsidR="00051E07" w:rsidRPr="003A4513" w:rsidRDefault="00051E07" w:rsidP="00051E07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E195" w14:textId="77777777" w:rsidR="00051E07" w:rsidRPr="003A4513" w:rsidRDefault="00051E07" w:rsidP="00051E07">
            <w:pPr>
              <w:pStyle w:val="TAC"/>
              <w:jc w:val="left"/>
              <w:rPr>
                <w:highlight w:val="yellow"/>
                <w:lang w:val="en-US"/>
              </w:rPr>
            </w:pPr>
            <w:r w:rsidRPr="003A4513">
              <w:rPr>
                <w:highlight w:val="yellow"/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C7FA" w14:textId="77777777" w:rsidR="00051E07" w:rsidRPr="003A4513" w:rsidRDefault="00051E07" w:rsidP="00051E07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051E07" w:rsidRPr="003A4513" w14:paraId="458D8F4A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F6A7" w14:textId="77777777" w:rsidR="00051E07" w:rsidRPr="003A4513" w:rsidRDefault="00051E07" w:rsidP="00051E07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43C0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09D8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</w:p>
        </w:tc>
      </w:tr>
      <w:tr w:rsidR="00051E07" w:rsidRPr="003A4513" w14:paraId="466C4DC1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F255" w14:textId="77777777" w:rsidR="00051E07" w:rsidRPr="003A4513" w:rsidRDefault="00051E07" w:rsidP="00051E07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88A9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96CE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064FAA97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B4B0" w14:textId="77777777" w:rsidR="00051E07" w:rsidRPr="003A4513" w:rsidRDefault="00051E07" w:rsidP="00051E07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[Unintended/Environment objects]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9A07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F36E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4B2498F5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1E59" w14:textId="77777777" w:rsidR="00051E07" w:rsidRPr="003A4513" w:rsidRDefault="00051E07" w:rsidP="00051E07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1EB6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18E9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6B738426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C193" w14:textId="77777777" w:rsidR="00051E07" w:rsidRPr="003A4513" w:rsidRDefault="00051E07" w:rsidP="00051E07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04AF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9713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4A939D5D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9440" w14:textId="77777777" w:rsidR="00051E07" w:rsidRPr="003A4513" w:rsidRDefault="00051E07" w:rsidP="00051E07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2B33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1619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1213D31B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E249" w14:textId="77777777" w:rsidR="00051E07" w:rsidRPr="003A4513" w:rsidRDefault="00051E07" w:rsidP="00051E07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DAC5" w14:textId="77777777" w:rsidR="00051E07" w:rsidRPr="003A4513" w:rsidRDefault="00051E07" w:rsidP="00051E07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7FA6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7CE27A26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7772" w14:textId="77777777" w:rsidR="00051E07" w:rsidRPr="003A4513" w:rsidRDefault="00051E07" w:rsidP="00051E07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[Sensing area]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1294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051E07" w:rsidRPr="003A4513" w14:paraId="06D0FC09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0176" w14:textId="77777777" w:rsidR="00051E07" w:rsidRPr="003A4513" w:rsidRDefault="00051E07" w:rsidP="00051E07">
            <w:pPr>
              <w:pStyle w:val="0Maintext"/>
              <w:rPr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Minimum 3D distances between pairs of Tx/Rx/sensing target/[unintended objects]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D6DE" w14:textId="77777777" w:rsidR="00051E07" w:rsidRPr="003A4513" w:rsidRDefault="00051E07" w:rsidP="00051E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</w:tbl>
    <w:p w14:paraId="0BDB27D0" w14:textId="77777777" w:rsidR="00250F87" w:rsidRPr="003A4513" w:rsidRDefault="00250F87" w:rsidP="00250F87">
      <w:pPr>
        <w:rPr>
          <w:lang w:val="en-US"/>
        </w:rPr>
      </w:pPr>
    </w:p>
    <w:p w14:paraId="09E49433" w14:textId="4DACDD8C" w:rsidR="00D24606" w:rsidRPr="003A4513" w:rsidRDefault="00D24606" w:rsidP="00D24606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 w:rsidR="00945268">
        <w:rPr>
          <w:b/>
          <w:i/>
          <w:iCs/>
          <w:lang w:val="en-US"/>
        </w:rPr>
        <w:t>6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 xml:space="preserve">Use the evaluation parameters proposed in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_Ref166018822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>Table 7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and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_Ref166018823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>Table 8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for Highway-Auto and Urban Grid-Auto scenarios respectively in Rel-19 ISAC channel modelling study.</w:t>
      </w:r>
    </w:p>
    <w:p w14:paraId="30D4730B" w14:textId="550612EA" w:rsidR="00250F87" w:rsidRPr="003A4513" w:rsidRDefault="00250F87" w:rsidP="00250F87">
      <w:pPr>
        <w:pStyle w:val="Heading2"/>
        <w:rPr>
          <w:lang w:val="en-US"/>
        </w:rPr>
      </w:pPr>
      <w:r w:rsidRPr="003A4513">
        <w:rPr>
          <w:lang w:val="en-US"/>
        </w:rPr>
        <w:t>Roadside hazard detection</w:t>
      </w:r>
    </w:p>
    <w:p w14:paraId="26B0E29A" w14:textId="2FAF465E" w:rsidR="00D24606" w:rsidRPr="003A4513" w:rsidRDefault="00D24606" w:rsidP="00D24606">
      <w:pPr>
        <w:rPr>
          <w:bCs/>
          <w:lang w:val="en-US"/>
        </w:rPr>
      </w:pPr>
      <w:r w:rsidRPr="003A4513">
        <w:rPr>
          <w:bCs/>
          <w:lang w:val="en-US"/>
        </w:rPr>
        <w:t xml:space="preserve">As agreed in RAN1#116 roadside hazard detection and tracking deployments should follow closely to the communications deployments captured in [3]. We propose the introduction of </w:t>
      </w:r>
      <w:bookmarkStart w:id="11" w:name="_Hlk166018743"/>
      <w:r w:rsidRPr="003A4513">
        <w:rPr>
          <w:bCs/>
          <w:lang w:val="en-US"/>
        </w:rPr>
        <w:t xml:space="preserve">Highway-Hazard and Urban Grid-Hazard </w:t>
      </w:r>
      <w:bookmarkEnd w:id="11"/>
      <w:r w:rsidRPr="003A4513">
        <w:rPr>
          <w:bCs/>
          <w:lang w:val="en-US"/>
        </w:rPr>
        <w:t xml:space="preserve">scenarios for study of roadside hazard detection as part of Rel-19 ISAC channel modelling. </w:t>
      </w:r>
    </w:p>
    <w:p w14:paraId="6AF1FA38" w14:textId="43213EED" w:rsidR="00D24606" w:rsidRPr="003A4513" w:rsidRDefault="00D24606" w:rsidP="00D24606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 w:rsidR="00945268">
        <w:rPr>
          <w:b/>
          <w:i/>
          <w:iCs/>
          <w:lang w:val="en-US"/>
        </w:rPr>
        <w:t>7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>Define evaluation parameters Highway-Hazard and Urban Grid-Hazard scenarios to be studied as part of Rel-19 ISAC channel modelling study.</w:t>
      </w:r>
    </w:p>
    <w:p w14:paraId="4823F669" w14:textId="77777777" w:rsidR="00D24606" w:rsidRPr="003A4513" w:rsidRDefault="00D24606" w:rsidP="00D24606">
      <w:pPr>
        <w:rPr>
          <w:lang w:val="en-US"/>
        </w:rPr>
      </w:pPr>
    </w:p>
    <w:p w14:paraId="3701B3FD" w14:textId="6D1CE455" w:rsidR="00250F87" w:rsidRPr="003A4513" w:rsidRDefault="00250F87" w:rsidP="00250F87">
      <w:pPr>
        <w:pStyle w:val="Caption"/>
        <w:keepNext/>
        <w:jc w:val="center"/>
        <w:rPr>
          <w:lang w:val="en-US"/>
        </w:rPr>
      </w:pPr>
      <w:bookmarkStart w:id="12" w:name="_Ref166018905"/>
      <w:r w:rsidRPr="003A4513">
        <w:rPr>
          <w:lang w:val="en-US"/>
        </w:rPr>
        <w:t xml:space="preserve">Table </w:t>
      </w:r>
      <w:r w:rsidRPr="003A4513">
        <w:rPr>
          <w:lang w:val="en-US"/>
        </w:rPr>
        <w:fldChar w:fldCharType="begin"/>
      </w:r>
      <w:r w:rsidRPr="003A4513">
        <w:rPr>
          <w:lang w:val="en-US"/>
        </w:rPr>
        <w:instrText xml:space="preserve"> SEQ Table \* ARABIC </w:instrText>
      </w:r>
      <w:r w:rsidRPr="003A4513">
        <w:rPr>
          <w:lang w:val="en-US"/>
        </w:rPr>
        <w:fldChar w:fldCharType="separate"/>
      </w:r>
      <w:r w:rsidR="00D24606" w:rsidRPr="003A4513">
        <w:rPr>
          <w:noProof/>
          <w:lang w:val="en-US"/>
        </w:rPr>
        <w:t>9</w:t>
      </w:r>
      <w:r w:rsidRPr="003A4513">
        <w:rPr>
          <w:lang w:val="en-US"/>
        </w:rPr>
        <w:fldChar w:fldCharType="end"/>
      </w:r>
      <w:bookmarkEnd w:id="12"/>
      <w:r w:rsidRPr="003A4513">
        <w:rPr>
          <w:lang w:val="en-US"/>
        </w:rPr>
        <w:t>: Proposed evaluation parameters for roadside hazard detection in highway deployments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250F87" w:rsidRPr="003A4513" w14:paraId="210AB6B9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62B2B2" w14:textId="77777777" w:rsidR="00250F87" w:rsidRPr="003A4513" w:rsidRDefault="00250F87" w:rsidP="00DF63A6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3A4513"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6E42F1" w14:textId="77777777" w:rsidR="00250F87" w:rsidRPr="003A4513" w:rsidRDefault="00250F87" w:rsidP="00DF63A6">
            <w:pPr>
              <w:pStyle w:val="TAC"/>
              <w:rPr>
                <w:b/>
                <w:lang w:val="en-US" w:eastAsia="x-none"/>
              </w:rPr>
            </w:pPr>
            <w:r w:rsidRPr="003A4513">
              <w:rPr>
                <w:b/>
                <w:lang w:val="en-US"/>
              </w:rPr>
              <w:t>Value</w:t>
            </w:r>
          </w:p>
        </w:tc>
      </w:tr>
      <w:tr w:rsidR="00250F87" w:rsidRPr="003A4513" w14:paraId="18B5FFF0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A044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1381" w14:textId="039BA7FC" w:rsidR="00250F87" w:rsidRPr="003A4513" w:rsidRDefault="00D24606" w:rsidP="00DF63A6">
            <w:pPr>
              <w:pStyle w:val="TAC"/>
              <w:jc w:val="left"/>
              <w:rPr>
                <w:iCs/>
                <w:color w:val="000000"/>
                <w:lang w:val="en-US"/>
              </w:rPr>
            </w:pPr>
            <w:r w:rsidRPr="003A4513">
              <w:rPr>
                <w:iCs/>
                <w:color w:val="000000"/>
                <w:lang w:val="en-US"/>
              </w:rPr>
              <w:t>V2X highway scenario</w:t>
            </w:r>
          </w:p>
        </w:tc>
      </w:tr>
      <w:tr w:rsidR="00250F87" w:rsidRPr="003A4513" w14:paraId="67F34536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61A2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51F7" w14:textId="77777777" w:rsidR="00250F87" w:rsidRPr="003A4513" w:rsidRDefault="00250F87" w:rsidP="00DF63A6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D24606" w:rsidRPr="003A4513" w14:paraId="5B922515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0DEB" w14:textId="77777777" w:rsidR="00D24606" w:rsidRPr="003A4513" w:rsidRDefault="00D24606" w:rsidP="00D2460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E064" w14:textId="3660F75C" w:rsidR="00D24606" w:rsidRPr="003A4513" w:rsidRDefault="00D24606" w:rsidP="00D2460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TRP-to-TRP bistatic, UL/DL bistatic TRP monostatic, UE monostatic</w:t>
            </w:r>
          </w:p>
        </w:tc>
      </w:tr>
      <w:tr w:rsidR="00D24606" w:rsidRPr="003A4513" w14:paraId="321E04AC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7EC8" w14:textId="77777777" w:rsidR="00D24606" w:rsidRPr="003A4513" w:rsidRDefault="00D24606" w:rsidP="00D2460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8491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3A4513">
              <w:rPr>
                <w:lang w:val="en-US"/>
              </w:rP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7436" w14:textId="3309C796" w:rsidR="00D24606" w:rsidRPr="003A4513" w:rsidRDefault="00D24606" w:rsidP="00D24606">
            <w:pPr>
              <w:pStyle w:val="TAC"/>
              <w:jc w:val="left"/>
              <w:rPr>
                <w:iCs/>
                <w:lang w:val="en-US" w:eastAsia="x-none"/>
              </w:rPr>
            </w:pPr>
            <w:r w:rsidRPr="003A4513">
              <w:rPr>
                <w:iCs/>
                <w:lang w:val="en-US" w:eastAsia="x-none"/>
              </w:rPr>
              <w:t>Outdoor</w:t>
            </w:r>
          </w:p>
        </w:tc>
      </w:tr>
      <w:tr w:rsidR="00D24606" w:rsidRPr="003A4513" w14:paraId="39E97390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1825" w14:textId="77777777" w:rsidR="00D24606" w:rsidRPr="003A4513" w:rsidRDefault="00D24606" w:rsidP="00D2460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1F3B" w14:textId="77777777" w:rsidR="00D24606" w:rsidRPr="003A4513" w:rsidRDefault="00D24606" w:rsidP="00D2460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2333" w14:textId="3B54DC31" w:rsidR="00D24606" w:rsidRPr="003A4513" w:rsidRDefault="00D24606" w:rsidP="00D2460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5 km/h - animals</w:t>
            </w:r>
          </w:p>
          <w:p w14:paraId="1A2FE178" w14:textId="00437CCE" w:rsidR="00D24606" w:rsidRPr="003A4513" w:rsidRDefault="00D24606" w:rsidP="00D2460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3 km/h - pedestrians</w:t>
            </w:r>
          </w:p>
        </w:tc>
      </w:tr>
      <w:tr w:rsidR="00D24606" w:rsidRPr="003A4513" w14:paraId="2474E84B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3347" w14:textId="77777777" w:rsidR="00D24606" w:rsidRPr="003A4513" w:rsidRDefault="00D24606" w:rsidP="00D2460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0E13" w14:textId="77777777" w:rsidR="00D24606" w:rsidRPr="003A4513" w:rsidRDefault="00D24606" w:rsidP="00D2460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BC3B" w14:textId="60BF4BC3" w:rsidR="00D24606" w:rsidRPr="003A4513" w:rsidRDefault="00D24606" w:rsidP="00D2460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Uniform</w:t>
            </w:r>
            <w:r w:rsidR="000E4805" w:rsidRPr="003A4513">
              <w:rPr>
                <w:iCs/>
                <w:lang w:val="en-US"/>
              </w:rPr>
              <w:t xml:space="preserve"> in 2D</w:t>
            </w:r>
          </w:p>
        </w:tc>
      </w:tr>
      <w:tr w:rsidR="00D24606" w:rsidRPr="003A4513" w14:paraId="1192AF88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5C50" w14:textId="77777777" w:rsidR="00D24606" w:rsidRPr="003A4513" w:rsidRDefault="00D24606" w:rsidP="00D2460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4574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2531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</w:p>
        </w:tc>
      </w:tr>
      <w:tr w:rsidR="00D24606" w:rsidRPr="003A4513" w14:paraId="730BC60E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A902" w14:textId="77777777" w:rsidR="00D24606" w:rsidRPr="003A4513" w:rsidRDefault="00D24606" w:rsidP="00D2460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78D6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6BAE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5678A692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EABE" w14:textId="77777777" w:rsidR="00D24606" w:rsidRPr="003A4513" w:rsidRDefault="00D24606" w:rsidP="00D2460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[Unintended/Environment objects]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44FA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0F61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194AA108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20ED" w14:textId="77777777" w:rsidR="00D24606" w:rsidRPr="003A4513" w:rsidRDefault="00D24606" w:rsidP="00D2460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27E5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6984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16944575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6C99" w14:textId="77777777" w:rsidR="00D24606" w:rsidRPr="003A4513" w:rsidRDefault="00D24606" w:rsidP="00D2460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085F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CF5F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287BA7FD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5A17" w14:textId="77777777" w:rsidR="00D24606" w:rsidRPr="003A4513" w:rsidRDefault="00D24606" w:rsidP="00D2460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143A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FD1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329C288A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5E31" w14:textId="77777777" w:rsidR="00D24606" w:rsidRPr="003A4513" w:rsidRDefault="00D24606" w:rsidP="00D2460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4A01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D7C9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7F57F6DB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0CE7" w14:textId="77777777" w:rsidR="00D24606" w:rsidRPr="003A4513" w:rsidRDefault="00D24606" w:rsidP="00D2460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[Sensing area]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BA6E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40E1C34E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3B26" w14:textId="77777777" w:rsidR="00D24606" w:rsidRPr="003A4513" w:rsidRDefault="00D24606" w:rsidP="00D2460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Minimum 3D distances between pairs of Tx/Rx/sensing target/[unintended objects]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09EE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</w:tbl>
    <w:p w14:paraId="4EF7B019" w14:textId="77777777" w:rsidR="00250F87" w:rsidRPr="003A4513" w:rsidRDefault="00250F87" w:rsidP="00250F87">
      <w:pPr>
        <w:pStyle w:val="Caption"/>
        <w:keepNext/>
        <w:jc w:val="center"/>
        <w:rPr>
          <w:lang w:val="en-US"/>
        </w:rPr>
      </w:pPr>
    </w:p>
    <w:p w14:paraId="1B8C7431" w14:textId="37F2C8E0" w:rsidR="00250F87" w:rsidRPr="003A4513" w:rsidRDefault="00250F87" w:rsidP="00250F87">
      <w:pPr>
        <w:pStyle w:val="Caption"/>
        <w:keepNext/>
        <w:jc w:val="center"/>
        <w:rPr>
          <w:lang w:val="en-US"/>
        </w:rPr>
      </w:pPr>
      <w:bookmarkStart w:id="13" w:name="_Ref166018908"/>
      <w:r w:rsidRPr="003A4513">
        <w:rPr>
          <w:lang w:val="en-US"/>
        </w:rPr>
        <w:t xml:space="preserve">Table </w:t>
      </w:r>
      <w:r w:rsidRPr="003A4513">
        <w:rPr>
          <w:lang w:val="en-US"/>
        </w:rPr>
        <w:fldChar w:fldCharType="begin"/>
      </w:r>
      <w:r w:rsidRPr="003A4513">
        <w:rPr>
          <w:lang w:val="en-US"/>
        </w:rPr>
        <w:instrText xml:space="preserve"> SEQ Table \* ARABIC </w:instrText>
      </w:r>
      <w:r w:rsidRPr="003A4513">
        <w:rPr>
          <w:lang w:val="en-US"/>
        </w:rPr>
        <w:fldChar w:fldCharType="separate"/>
      </w:r>
      <w:r w:rsidR="00D24606" w:rsidRPr="003A4513">
        <w:rPr>
          <w:noProof/>
          <w:lang w:val="en-US"/>
        </w:rPr>
        <w:t>10</w:t>
      </w:r>
      <w:r w:rsidRPr="003A4513">
        <w:rPr>
          <w:lang w:val="en-US"/>
        </w:rPr>
        <w:fldChar w:fldCharType="end"/>
      </w:r>
      <w:bookmarkEnd w:id="13"/>
      <w:r w:rsidRPr="003A4513">
        <w:rPr>
          <w:lang w:val="en-US"/>
        </w:rPr>
        <w:t>: Proposed evaluation parameters for roadside hazard detection in urban grid deployments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250F87" w:rsidRPr="003A4513" w14:paraId="15CBA489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523E69" w14:textId="77777777" w:rsidR="00250F87" w:rsidRPr="003A4513" w:rsidRDefault="00250F87" w:rsidP="00DF63A6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3A4513"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312E57" w14:textId="77777777" w:rsidR="00250F87" w:rsidRPr="003A4513" w:rsidRDefault="00250F87" w:rsidP="00DF63A6">
            <w:pPr>
              <w:pStyle w:val="TAC"/>
              <w:rPr>
                <w:b/>
                <w:lang w:val="en-US" w:eastAsia="x-none"/>
              </w:rPr>
            </w:pPr>
            <w:r w:rsidRPr="003A4513">
              <w:rPr>
                <w:b/>
                <w:lang w:val="en-US"/>
              </w:rPr>
              <w:t>Value</w:t>
            </w:r>
          </w:p>
        </w:tc>
      </w:tr>
      <w:tr w:rsidR="00250F87" w:rsidRPr="003A4513" w14:paraId="0C1CA8D7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E8F2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6933" w14:textId="53AED645" w:rsidR="00250F87" w:rsidRPr="003A4513" w:rsidRDefault="00D24606" w:rsidP="00DF63A6">
            <w:pPr>
              <w:pStyle w:val="TAC"/>
              <w:jc w:val="left"/>
              <w:rPr>
                <w:iCs/>
                <w:color w:val="000000"/>
                <w:lang w:val="en-US"/>
              </w:rPr>
            </w:pPr>
            <w:r w:rsidRPr="003A4513">
              <w:rPr>
                <w:iCs/>
                <w:color w:val="000000"/>
                <w:lang w:val="en-US"/>
              </w:rPr>
              <w:t>V2X urban grid scenarios</w:t>
            </w:r>
          </w:p>
        </w:tc>
      </w:tr>
      <w:tr w:rsidR="00250F87" w:rsidRPr="003A4513" w14:paraId="719ABB3C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F561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9B3" w14:textId="77777777" w:rsidR="00250F87" w:rsidRPr="003A4513" w:rsidRDefault="00250F87" w:rsidP="00DF63A6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D24606" w:rsidRPr="003A4513" w14:paraId="001C27B4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EA60" w14:textId="77777777" w:rsidR="00D24606" w:rsidRPr="003A4513" w:rsidRDefault="00D24606" w:rsidP="00D2460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F33" w14:textId="2BD2BD5B" w:rsidR="00D24606" w:rsidRPr="003A4513" w:rsidRDefault="00D24606" w:rsidP="00D2460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TRP-to-TRP bistatic, UL/DL bistatic TRP monostatic, UE monostatic</w:t>
            </w:r>
          </w:p>
        </w:tc>
      </w:tr>
      <w:tr w:rsidR="00D24606" w:rsidRPr="003A4513" w14:paraId="6510CF02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E581" w14:textId="77777777" w:rsidR="00D24606" w:rsidRPr="003A4513" w:rsidRDefault="00D24606" w:rsidP="00D2460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59C9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3A4513">
              <w:rPr>
                <w:lang w:val="en-US"/>
              </w:rP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46AA" w14:textId="1384E6BA" w:rsidR="00D24606" w:rsidRPr="003A4513" w:rsidRDefault="00D24606" w:rsidP="00D24606">
            <w:pPr>
              <w:pStyle w:val="TAC"/>
              <w:jc w:val="left"/>
              <w:rPr>
                <w:iCs/>
                <w:lang w:val="en-US" w:eastAsia="x-none"/>
              </w:rPr>
            </w:pPr>
            <w:r w:rsidRPr="003A4513">
              <w:rPr>
                <w:iCs/>
                <w:lang w:val="en-US" w:eastAsia="x-none"/>
              </w:rPr>
              <w:t>Outdoor</w:t>
            </w:r>
          </w:p>
        </w:tc>
      </w:tr>
      <w:tr w:rsidR="00D24606" w:rsidRPr="003A4513" w14:paraId="5AFD82A8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651B" w14:textId="77777777" w:rsidR="00D24606" w:rsidRPr="003A4513" w:rsidRDefault="00D24606" w:rsidP="00D2460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8D6F" w14:textId="77777777" w:rsidR="00D24606" w:rsidRPr="003A4513" w:rsidRDefault="00D24606" w:rsidP="00D2460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2BD5" w14:textId="77777777" w:rsidR="00D24606" w:rsidRPr="003A4513" w:rsidRDefault="00D24606" w:rsidP="00D2460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5 km/h - animals</w:t>
            </w:r>
          </w:p>
          <w:p w14:paraId="72379FE2" w14:textId="0B628869" w:rsidR="00D24606" w:rsidRPr="003A4513" w:rsidRDefault="00D24606" w:rsidP="00D2460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3 km/h - pedestrians</w:t>
            </w:r>
          </w:p>
        </w:tc>
      </w:tr>
      <w:tr w:rsidR="00D24606" w:rsidRPr="003A4513" w14:paraId="05ABEBDE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540D" w14:textId="77777777" w:rsidR="00D24606" w:rsidRPr="003A4513" w:rsidRDefault="00D24606" w:rsidP="00D2460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5B94" w14:textId="77777777" w:rsidR="00D24606" w:rsidRPr="003A4513" w:rsidRDefault="00D24606" w:rsidP="00D2460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02F8" w14:textId="67DB7DBC" w:rsidR="00D24606" w:rsidRPr="003A4513" w:rsidRDefault="00D24606" w:rsidP="00D2460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Uniform</w:t>
            </w:r>
            <w:r w:rsidR="000E4805" w:rsidRPr="003A4513">
              <w:rPr>
                <w:iCs/>
                <w:lang w:val="en-US"/>
              </w:rPr>
              <w:t xml:space="preserve"> in 2D</w:t>
            </w:r>
          </w:p>
        </w:tc>
      </w:tr>
      <w:tr w:rsidR="00D24606" w:rsidRPr="003A4513" w14:paraId="57793D03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5C38" w14:textId="77777777" w:rsidR="00D24606" w:rsidRPr="003A4513" w:rsidRDefault="00D24606" w:rsidP="00D2460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AF82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B590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</w:p>
        </w:tc>
      </w:tr>
      <w:tr w:rsidR="00D24606" w:rsidRPr="003A4513" w14:paraId="36D821CE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84EA" w14:textId="77777777" w:rsidR="00D24606" w:rsidRPr="003A4513" w:rsidRDefault="00D24606" w:rsidP="00D2460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E345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94E0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69BB648C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99CE" w14:textId="77777777" w:rsidR="00D24606" w:rsidRPr="003A4513" w:rsidRDefault="00D24606" w:rsidP="00D2460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[Unintended/Environment objects]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2FA1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0B60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5E013047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46AB" w14:textId="77777777" w:rsidR="00D24606" w:rsidRPr="003A4513" w:rsidRDefault="00D24606" w:rsidP="00D2460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F8F7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1CAE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3A7F19FA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F160" w14:textId="77777777" w:rsidR="00D24606" w:rsidRPr="003A4513" w:rsidRDefault="00D24606" w:rsidP="00D2460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EB0E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699A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14924739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6E47" w14:textId="77777777" w:rsidR="00D24606" w:rsidRPr="003A4513" w:rsidRDefault="00D24606" w:rsidP="00D2460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6731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B4FD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7186596C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0C1B" w14:textId="77777777" w:rsidR="00D24606" w:rsidRPr="003A4513" w:rsidRDefault="00D24606" w:rsidP="00D2460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3CB4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9784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69EF2399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8676" w14:textId="77777777" w:rsidR="00D24606" w:rsidRPr="003A4513" w:rsidRDefault="00D24606" w:rsidP="00D2460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[Sensing area]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2B05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43430633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9B0D" w14:textId="77777777" w:rsidR="00D24606" w:rsidRPr="003A4513" w:rsidRDefault="00D24606" w:rsidP="00D2460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Minimum 3D distances between pairs of Tx/Rx/sensing target/[unintended objects]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EC82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</w:tbl>
    <w:p w14:paraId="10520E77" w14:textId="77777777" w:rsidR="00250F87" w:rsidRPr="003A4513" w:rsidRDefault="00250F87" w:rsidP="00250F87">
      <w:pPr>
        <w:rPr>
          <w:lang w:val="en-US"/>
        </w:rPr>
      </w:pPr>
    </w:p>
    <w:p w14:paraId="7FEEB643" w14:textId="124EAF79" w:rsidR="00D24606" w:rsidRPr="003A4513" w:rsidRDefault="00D24606" w:rsidP="00D24606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 w:rsidR="00B15E28">
        <w:rPr>
          <w:b/>
          <w:i/>
          <w:iCs/>
          <w:lang w:val="en-US"/>
        </w:rPr>
        <w:t>8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 xml:space="preserve">Use the evaluation parameters proposed in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_Ref166018905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>Table 9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and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_Ref166018908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>Table 10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for Highway-Hazard and Urban Grid-Hazard scenarios respectively in Rel-19 ISAC channel modelling study.</w:t>
      </w:r>
    </w:p>
    <w:p w14:paraId="4713ECE1" w14:textId="77777777" w:rsidR="00D24606" w:rsidRPr="003A4513" w:rsidRDefault="00D24606" w:rsidP="00250F87">
      <w:pPr>
        <w:rPr>
          <w:lang w:val="en-US"/>
        </w:rPr>
      </w:pPr>
    </w:p>
    <w:p w14:paraId="459B80C5" w14:textId="6A7DA6B5" w:rsidR="00250F87" w:rsidRPr="003A4513" w:rsidRDefault="00250F87" w:rsidP="00250F87">
      <w:pPr>
        <w:pStyle w:val="Heading2"/>
        <w:rPr>
          <w:lang w:val="en-US"/>
        </w:rPr>
      </w:pPr>
      <w:r w:rsidRPr="003A4513">
        <w:rPr>
          <w:lang w:val="en-US"/>
        </w:rPr>
        <w:t>AGV tracking and detection</w:t>
      </w:r>
    </w:p>
    <w:p w14:paraId="60ADB3FD" w14:textId="44A7C426" w:rsidR="00D24606" w:rsidRPr="003A4513" w:rsidRDefault="00D24606" w:rsidP="00D24606">
      <w:pPr>
        <w:rPr>
          <w:bCs/>
          <w:lang w:val="en-US"/>
        </w:rPr>
      </w:pPr>
      <w:r w:rsidRPr="003A4513">
        <w:rPr>
          <w:bCs/>
          <w:lang w:val="en-US"/>
        </w:rPr>
        <w:t xml:space="preserve">As agreed in RAN1#116 AGV detection and tracking deployments should follow closely to the InF communications deployment captured in [2]. We propose the introduction of InF-AGV scenario for study of AGV detection and tracking as part of Rel-19 ISAC channel modelling. </w:t>
      </w:r>
    </w:p>
    <w:p w14:paraId="02DED16C" w14:textId="3DAF2AFD" w:rsidR="00D24606" w:rsidRPr="003A4513" w:rsidRDefault="00D24606" w:rsidP="00D24606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 w:rsidR="00B15E28">
        <w:rPr>
          <w:b/>
          <w:i/>
          <w:iCs/>
          <w:lang w:val="en-US"/>
        </w:rPr>
        <w:t>9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>Define evaluation parameters InF-AGV scenario to be studied as part of Rel-19 ISAC channel modelling study.</w:t>
      </w:r>
    </w:p>
    <w:p w14:paraId="3F19ED34" w14:textId="77777777" w:rsidR="00D24606" w:rsidRPr="003A4513" w:rsidRDefault="00D24606" w:rsidP="00D24606">
      <w:pPr>
        <w:pStyle w:val="Caption"/>
        <w:keepNext/>
        <w:rPr>
          <w:lang w:val="en-US"/>
        </w:rPr>
      </w:pPr>
    </w:p>
    <w:p w14:paraId="13CF3E07" w14:textId="705D1C77" w:rsidR="00250F87" w:rsidRPr="003A4513" w:rsidRDefault="00250F87" w:rsidP="00250F87">
      <w:pPr>
        <w:pStyle w:val="Caption"/>
        <w:keepNext/>
        <w:jc w:val="center"/>
        <w:rPr>
          <w:lang w:val="en-US"/>
        </w:rPr>
      </w:pPr>
      <w:bookmarkStart w:id="14" w:name="_Ref166019056"/>
      <w:r w:rsidRPr="003A4513">
        <w:rPr>
          <w:lang w:val="en-US"/>
        </w:rPr>
        <w:t xml:space="preserve">Table </w:t>
      </w:r>
      <w:r w:rsidRPr="003A4513">
        <w:rPr>
          <w:lang w:val="en-US"/>
        </w:rPr>
        <w:fldChar w:fldCharType="begin"/>
      </w:r>
      <w:r w:rsidRPr="003A4513">
        <w:rPr>
          <w:lang w:val="en-US"/>
        </w:rPr>
        <w:instrText xml:space="preserve"> SEQ Table \* ARABIC </w:instrText>
      </w:r>
      <w:r w:rsidRPr="003A4513">
        <w:rPr>
          <w:lang w:val="en-US"/>
        </w:rPr>
        <w:fldChar w:fldCharType="separate"/>
      </w:r>
      <w:r w:rsidR="00D24606" w:rsidRPr="003A4513">
        <w:rPr>
          <w:noProof/>
          <w:lang w:val="en-US"/>
        </w:rPr>
        <w:t>11</w:t>
      </w:r>
      <w:r w:rsidRPr="003A4513">
        <w:rPr>
          <w:lang w:val="en-US"/>
        </w:rPr>
        <w:fldChar w:fldCharType="end"/>
      </w:r>
      <w:bookmarkEnd w:id="14"/>
      <w:r w:rsidRPr="003A4513">
        <w:rPr>
          <w:lang w:val="en-US"/>
        </w:rPr>
        <w:t>: Proposed evaluation parameters for AGV detection and tracking in indoor factory deployments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250F87" w:rsidRPr="003A4513" w14:paraId="58AB9727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8B59A7" w14:textId="77777777" w:rsidR="00250F87" w:rsidRPr="003A4513" w:rsidRDefault="00250F87" w:rsidP="00DF63A6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3A4513"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FB1D9B" w14:textId="77777777" w:rsidR="00250F87" w:rsidRPr="003A4513" w:rsidRDefault="00250F87" w:rsidP="00DF63A6">
            <w:pPr>
              <w:pStyle w:val="TAC"/>
              <w:rPr>
                <w:b/>
                <w:lang w:val="en-US" w:eastAsia="x-none"/>
              </w:rPr>
            </w:pPr>
            <w:r w:rsidRPr="003A4513">
              <w:rPr>
                <w:b/>
                <w:lang w:val="en-US"/>
              </w:rPr>
              <w:t>Value</w:t>
            </w:r>
          </w:p>
        </w:tc>
      </w:tr>
      <w:tr w:rsidR="00250F87" w:rsidRPr="003A4513" w14:paraId="6AC5ED1E" w14:textId="77777777" w:rsidTr="00DF63A6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96D3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675" w14:textId="6E46FBC9" w:rsidR="00250F87" w:rsidRPr="003A4513" w:rsidRDefault="00D24606" w:rsidP="00DF63A6">
            <w:pPr>
              <w:pStyle w:val="TAC"/>
              <w:jc w:val="left"/>
              <w:rPr>
                <w:iCs/>
                <w:color w:val="000000"/>
                <w:lang w:val="en-US"/>
              </w:rPr>
            </w:pPr>
            <w:r w:rsidRPr="003A4513">
              <w:rPr>
                <w:iCs/>
                <w:color w:val="000000"/>
                <w:lang w:val="en-US"/>
              </w:rPr>
              <w:t>InF</w:t>
            </w:r>
          </w:p>
        </w:tc>
      </w:tr>
      <w:tr w:rsidR="00250F87" w:rsidRPr="003A4513" w14:paraId="3A891479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9734" w14:textId="77777777" w:rsidR="00250F87" w:rsidRPr="003A4513" w:rsidRDefault="00250F87" w:rsidP="00DF63A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70BE" w14:textId="77777777" w:rsidR="00250F87" w:rsidRPr="003A4513" w:rsidRDefault="00250F87" w:rsidP="00DF63A6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D24606" w:rsidRPr="003A4513" w14:paraId="444B9191" w14:textId="77777777" w:rsidTr="00DF63A6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2B91" w14:textId="77777777" w:rsidR="00D24606" w:rsidRPr="003A4513" w:rsidRDefault="00D24606" w:rsidP="00D24606">
            <w:pPr>
              <w:pStyle w:val="0Maintext"/>
              <w:rPr>
                <w:lang w:val="en-US"/>
              </w:rPr>
            </w:pPr>
            <w:r w:rsidRPr="003A4513">
              <w:rPr>
                <w:lang w:val="en-US"/>
              </w:rP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29B4" w14:textId="49690007" w:rsidR="00D24606" w:rsidRPr="003A4513" w:rsidRDefault="00D24606" w:rsidP="00D2460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TRP-to-TRP bistatic, UL/DL bistatic TRP monostatic, UE monostatic</w:t>
            </w:r>
          </w:p>
        </w:tc>
      </w:tr>
      <w:tr w:rsidR="00D24606" w:rsidRPr="003A4513" w14:paraId="29F35977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43D7" w14:textId="77777777" w:rsidR="00D24606" w:rsidRPr="003A4513" w:rsidRDefault="00D24606" w:rsidP="00D2460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529E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3A4513">
              <w:rPr>
                <w:lang w:val="en-US"/>
              </w:rP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4420" w14:textId="1D1E24EF" w:rsidR="00D24606" w:rsidRPr="003A4513" w:rsidRDefault="00D24606" w:rsidP="00D24606">
            <w:pPr>
              <w:pStyle w:val="TAC"/>
              <w:jc w:val="left"/>
              <w:rPr>
                <w:iCs/>
                <w:lang w:val="en-US" w:eastAsia="x-none"/>
              </w:rPr>
            </w:pPr>
            <w:r w:rsidRPr="003A4513">
              <w:rPr>
                <w:iCs/>
                <w:lang w:val="en-US" w:eastAsia="x-none"/>
              </w:rPr>
              <w:t>Indoor</w:t>
            </w:r>
          </w:p>
        </w:tc>
      </w:tr>
      <w:tr w:rsidR="00D24606" w:rsidRPr="003A4513" w14:paraId="5B6219B9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FBE6" w14:textId="77777777" w:rsidR="00D24606" w:rsidRPr="003A4513" w:rsidRDefault="00D24606" w:rsidP="00D2460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A650" w14:textId="0C7B7713" w:rsidR="00D24606" w:rsidRPr="003A4513" w:rsidRDefault="00D24606" w:rsidP="00D2460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F301" w14:textId="4787CC35" w:rsidR="00D24606" w:rsidRPr="003A4513" w:rsidRDefault="00D24606" w:rsidP="00D2460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Max speeds up to 12 km/h</w:t>
            </w:r>
          </w:p>
        </w:tc>
      </w:tr>
      <w:tr w:rsidR="00D24606" w:rsidRPr="003A4513" w14:paraId="63DBE16B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AD11" w14:textId="77777777" w:rsidR="00D24606" w:rsidRPr="003A4513" w:rsidRDefault="00D24606" w:rsidP="00D2460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3D5E" w14:textId="77777777" w:rsidR="00D24606" w:rsidRPr="003A4513" w:rsidRDefault="00D24606" w:rsidP="00D24606">
            <w:pPr>
              <w:pStyle w:val="TAC"/>
              <w:jc w:val="left"/>
              <w:rPr>
                <w:lang w:val="en-US"/>
              </w:rPr>
            </w:pPr>
            <w:r w:rsidRPr="003A4513">
              <w:rPr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10F8" w14:textId="3A366F3A" w:rsidR="00D24606" w:rsidRPr="003A4513" w:rsidRDefault="00D24606" w:rsidP="00D24606">
            <w:pPr>
              <w:pStyle w:val="TAC"/>
              <w:jc w:val="left"/>
              <w:rPr>
                <w:iCs/>
                <w:lang w:val="en-US"/>
              </w:rPr>
            </w:pPr>
            <w:r w:rsidRPr="003A4513">
              <w:rPr>
                <w:iCs/>
                <w:lang w:val="en-US"/>
              </w:rPr>
              <w:t>Uniform</w:t>
            </w:r>
            <w:r w:rsidR="000E4805" w:rsidRPr="003A4513">
              <w:rPr>
                <w:iCs/>
                <w:lang w:val="en-US"/>
              </w:rPr>
              <w:t xml:space="preserve"> in 2D</w:t>
            </w:r>
          </w:p>
        </w:tc>
      </w:tr>
      <w:tr w:rsidR="00D24606" w:rsidRPr="003A4513" w14:paraId="22D53C71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B24C" w14:textId="77777777" w:rsidR="00D24606" w:rsidRPr="003A4513" w:rsidRDefault="00D24606" w:rsidP="00D2460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BAB7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E5A9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</w:p>
        </w:tc>
      </w:tr>
      <w:tr w:rsidR="00D24606" w:rsidRPr="003A4513" w14:paraId="4194F644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8FCB" w14:textId="77777777" w:rsidR="00D24606" w:rsidRPr="003A4513" w:rsidRDefault="00D24606" w:rsidP="00D24606">
            <w:pPr>
              <w:rPr>
                <w:rFonts w:eastAsia="Malgun Gothic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494B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753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78F0D156" w14:textId="77777777" w:rsidTr="00DF63A6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63C0" w14:textId="77777777" w:rsidR="00D24606" w:rsidRPr="003A4513" w:rsidRDefault="00D24606" w:rsidP="00D2460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[Unintended/Environment objects]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7671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C803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562ED4C5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BD90" w14:textId="77777777" w:rsidR="00D24606" w:rsidRPr="003A4513" w:rsidRDefault="00D24606" w:rsidP="00D2460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17BF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03CE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18F3AB08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68B9" w14:textId="77777777" w:rsidR="00D24606" w:rsidRPr="003A4513" w:rsidRDefault="00D24606" w:rsidP="00D2460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7546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BFC4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3F87627A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09CD" w14:textId="77777777" w:rsidR="00D24606" w:rsidRPr="003A4513" w:rsidRDefault="00D24606" w:rsidP="00D2460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EAA5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/>
              </w:rP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885E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484FB6E8" w14:textId="77777777" w:rsidTr="00DF63A6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C47A" w14:textId="77777777" w:rsidR="00D24606" w:rsidRPr="003A4513" w:rsidRDefault="00D24606" w:rsidP="00D24606">
            <w:pPr>
              <w:rPr>
                <w:rFonts w:eastAsia="Malgun Gothic"/>
                <w:highlight w:val="yellow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5437" w14:textId="77777777" w:rsidR="00D24606" w:rsidRPr="003A4513" w:rsidRDefault="00D24606" w:rsidP="00D24606">
            <w:pPr>
              <w:pStyle w:val="TAC"/>
              <w:jc w:val="left"/>
              <w:rPr>
                <w:rFonts w:eastAsia="DengXian"/>
                <w:highlight w:val="yellow"/>
                <w:lang w:val="en-US" w:eastAsia="zh-CN"/>
              </w:rPr>
            </w:pPr>
            <w:r w:rsidRPr="003A4513">
              <w:rPr>
                <w:rFonts w:eastAsia="DengXian"/>
                <w:highlight w:val="yellow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77ED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528A7349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CD34" w14:textId="77777777" w:rsidR="00D24606" w:rsidRPr="003A4513" w:rsidRDefault="00D24606" w:rsidP="00D24606">
            <w:pPr>
              <w:pStyle w:val="0Maintext"/>
              <w:rPr>
                <w:highlight w:val="yellow"/>
                <w:lang w:val="en-US" w:eastAsia="zh-CN"/>
              </w:rPr>
            </w:pPr>
            <w:r w:rsidRPr="003A4513">
              <w:rPr>
                <w:highlight w:val="yellow"/>
                <w:lang w:val="en-US" w:eastAsia="zh-CN"/>
              </w:rPr>
              <w:t>[Sensing area]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2572" w14:textId="77777777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D24606" w:rsidRPr="003A4513" w14:paraId="23A4E244" w14:textId="77777777" w:rsidTr="00DF63A6">
        <w:trPr>
          <w:trHeight w:val="62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8E83" w14:textId="77777777" w:rsidR="00D24606" w:rsidRPr="003A4513" w:rsidRDefault="00D24606" w:rsidP="00D24606">
            <w:pPr>
              <w:pStyle w:val="0Maintext"/>
              <w:rPr>
                <w:lang w:val="en-US" w:eastAsia="zh-CN"/>
              </w:rPr>
            </w:pPr>
            <w:r w:rsidRPr="003A4513">
              <w:rPr>
                <w:lang w:val="en-US" w:eastAsia="zh-CN"/>
              </w:rPr>
              <w:t>Minimum 3D distances between pairs of Tx/Rx/sensing target/[unintended objects]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0D02" w14:textId="59490FA9" w:rsidR="00D24606" w:rsidRPr="003A4513" w:rsidRDefault="00D24606" w:rsidP="00D24606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 w:rsidRPr="003A4513">
              <w:rPr>
                <w:iCs/>
                <w:szCs w:val="21"/>
                <w:lang w:val="en-US" w:eastAsia="x-none"/>
              </w:rPr>
              <w:t>0 m in 2</w:t>
            </w:r>
            <w:r w:rsidR="000E4805" w:rsidRPr="003A4513">
              <w:rPr>
                <w:iCs/>
                <w:szCs w:val="21"/>
                <w:lang w:val="en-US" w:eastAsia="x-none"/>
              </w:rPr>
              <w:t>D</w:t>
            </w:r>
          </w:p>
        </w:tc>
      </w:tr>
    </w:tbl>
    <w:p w14:paraId="7F73AD60" w14:textId="77777777" w:rsidR="00250F87" w:rsidRPr="003A4513" w:rsidRDefault="00250F87" w:rsidP="00250F87">
      <w:pPr>
        <w:rPr>
          <w:lang w:val="en-US"/>
        </w:rPr>
      </w:pPr>
    </w:p>
    <w:p w14:paraId="70BBDCEA" w14:textId="0FD35D5A" w:rsidR="00D24606" w:rsidRPr="003A4513" w:rsidRDefault="00D24606" w:rsidP="00D24606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 w:rsidR="00B15E28">
        <w:rPr>
          <w:b/>
          <w:i/>
          <w:iCs/>
          <w:lang w:val="en-US"/>
        </w:rPr>
        <w:t>10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 xml:space="preserve">Use the evaluation parameters proposed in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_Ref166019056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>Table 11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for InF-AGV scenario in Rel-19 ISAC channel modelling study.</w:t>
      </w:r>
    </w:p>
    <w:p w14:paraId="5EDD7419" w14:textId="77777777" w:rsidR="00D24606" w:rsidRPr="003A4513" w:rsidRDefault="00D24606" w:rsidP="00250F87">
      <w:pPr>
        <w:rPr>
          <w:lang w:val="en-US"/>
        </w:rPr>
      </w:pPr>
    </w:p>
    <w:p w14:paraId="17D7BDE6" w14:textId="5350281A" w:rsidR="002F6CCE" w:rsidRPr="003A4513" w:rsidRDefault="00085A2D" w:rsidP="002F6CCE">
      <w:pPr>
        <w:pStyle w:val="Heading1"/>
        <w:rPr>
          <w:lang w:val="en-US"/>
        </w:rPr>
      </w:pPr>
      <w:r w:rsidRPr="003A4513">
        <w:rPr>
          <w:lang w:val="en-US"/>
        </w:rPr>
        <w:t>Conclusion</w:t>
      </w:r>
    </w:p>
    <w:p w14:paraId="4B038B62" w14:textId="307098AF" w:rsidR="00237A40" w:rsidRPr="003A4513" w:rsidRDefault="00237A40" w:rsidP="00237A40">
      <w:pPr>
        <w:rPr>
          <w:lang w:val="en-US"/>
        </w:rPr>
      </w:pPr>
      <w:r w:rsidRPr="003A4513">
        <w:rPr>
          <w:lang w:val="en-US"/>
        </w:rPr>
        <w:t xml:space="preserve">In this contribution, </w:t>
      </w:r>
      <w:r w:rsidR="00B15E28" w:rsidRPr="003A4513">
        <w:rPr>
          <w:lang w:val="en-US"/>
        </w:rPr>
        <w:t>the following proposals are made regarding use cases and scenarios for ISAC channel modeling:</w:t>
      </w:r>
      <w:r w:rsidRPr="003A4513">
        <w:rPr>
          <w:lang w:val="en-US"/>
        </w:rPr>
        <w:t>:</w:t>
      </w:r>
    </w:p>
    <w:p w14:paraId="734237B8" w14:textId="77777777" w:rsidR="003A4513" w:rsidRPr="003A4513" w:rsidRDefault="003A4513" w:rsidP="003A4513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>
        <w:rPr>
          <w:b/>
          <w:i/>
          <w:iCs/>
          <w:lang w:val="en-US"/>
        </w:rPr>
        <w:t>1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>Define evaluation parameters for UMi-AV, UMa-AV, and RMa-AV scenarios to be studied as part of Rel-19 ISAC channel modelling study.</w:t>
      </w:r>
    </w:p>
    <w:p w14:paraId="60A15E1B" w14:textId="77777777" w:rsidR="003A4513" w:rsidRPr="003A4513" w:rsidRDefault="003A4513" w:rsidP="003A4513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>
        <w:rPr>
          <w:b/>
          <w:i/>
          <w:iCs/>
          <w:lang w:val="en-US"/>
        </w:rPr>
        <w:t>2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 xml:space="preserve">Use the evaluation parameters proposed in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_Ref166017991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 xml:space="preserve">Table </w:t>
      </w:r>
      <w:r w:rsidRPr="003A4513">
        <w:rPr>
          <w:b/>
          <w:i/>
          <w:iCs/>
          <w:noProof/>
          <w:lang w:val="en-US"/>
        </w:rPr>
        <w:t>1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,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_Ref166017993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 xml:space="preserve">Table </w:t>
      </w:r>
      <w:r w:rsidRPr="003A4513">
        <w:rPr>
          <w:b/>
          <w:i/>
          <w:iCs/>
          <w:noProof/>
          <w:lang w:val="en-US"/>
        </w:rPr>
        <w:t>2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,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_Ref166017996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 xml:space="preserve">Table </w:t>
      </w:r>
      <w:r w:rsidRPr="003A4513">
        <w:rPr>
          <w:b/>
          <w:i/>
          <w:iCs/>
          <w:noProof/>
          <w:lang w:val="en-US"/>
        </w:rPr>
        <w:t>3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for UMa-AV, UMi-AV, and RMa-AV scenarios respectively in Rel-19 ISAC channel modelling study.</w:t>
      </w:r>
    </w:p>
    <w:p w14:paraId="6C5D014B" w14:textId="77777777" w:rsidR="003A4513" w:rsidRPr="003A4513" w:rsidRDefault="003A4513" w:rsidP="003A4513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>
        <w:rPr>
          <w:b/>
          <w:i/>
          <w:iCs/>
          <w:lang w:val="en-US"/>
        </w:rPr>
        <w:t>3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>Define evaluation parameters for InF-P, InO-P, and UMi-P scenarios to be studied as part of Rel-19 ISAC channel modelling study.</w:t>
      </w:r>
    </w:p>
    <w:p w14:paraId="436E9752" w14:textId="77777777" w:rsidR="003A4513" w:rsidRPr="003A4513" w:rsidRDefault="003A4513" w:rsidP="003A4513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>
        <w:rPr>
          <w:b/>
          <w:i/>
          <w:iCs/>
          <w:lang w:val="en-US"/>
        </w:rPr>
        <w:t>4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 xml:space="preserve">Use the evaluation parameters proposed in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_Ref166018067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 xml:space="preserve">Table </w:t>
      </w:r>
      <w:r w:rsidRPr="003A4513">
        <w:rPr>
          <w:b/>
          <w:i/>
          <w:iCs/>
          <w:noProof/>
          <w:lang w:val="en-US"/>
        </w:rPr>
        <w:t>4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,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_Ref166018069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 xml:space="preserve">Table </w:t>
      </w:r>
      <w:r w:rsidRPr="003A4513">
        <w:rPr>
          <w:b/>
          <w:i/>
          <w:iCs/>
          <w:noProof/>
          <w:lang w:val="en-US"/>
        </w:rPr>
        <w:t>5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, and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_Ref166018071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 xml:space="preserve">Table </w:t>
      </w:r>
      <w:r w:rsidRPr="003A4513">
        <w:rPr>
          <w:b/>
          <w:i/>
          <w:iCs/>
          <w:noProof/>
          <w:lang w:val="en-US"/>
        </w:rPr>
        <w:t>6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for UMi-P, InO-P, and InF-P scenarios respectively in Rel-19 ISAC channel modelling study.</w:t>
      </w:r>
    </w:p>
    <w:p w14:paraId="0870F687" w14:textId="77777777" w:rsidR="003A4513" w:rsidRPr="003A4513" w:rsidRDefault="003A4513" w:rsidP="003A4513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>
        <w:rPr>
          <w:b/>
          <w:i/>
          <w:iCs/>
          <w:lang w:val="en-US"/>
        </w:rPr>
        <w:t>5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>Define evaluation parameters Highway-Auto and Urban Grid-Auto scenarios to be studied as part of Rel-19 ISAC channel modelling study.</w:t>
      </w:r>
    </w:p>
    <w:p w14:paraId="7BC082B4" w14:textId="77777777" w:rsidR="00945268" w:rsidRPr="003A4513" w:rsidRDefault="00945268" w:rsidP="00945268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>
        <w:rPr>
          <w:b/>
          <w:i/>
          <w:iCs/>
          <w:lang w:val="en-US"/>
        </w:rPr>
        <w:t>6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 xml:space="preserve">Use the evaluation parameters proposed in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_Ref166018822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>Table 7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and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_Ref166018823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>Table 8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for Highway-Auto and Urban Grid-Auto scenarios respectively in Rel-19 ISAC channel modelling study.</w:t>
      </w:r>
    </w:p>
    <w:p w14:paraId="72F05689" w14:textId="77777777" w:rsidR="00B15E28" w:rsidRPr="003A4513" w:rsidRDefault="00B15E28" w:rsidP="00B15E28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>
        <w:rPr>
          <w:b/>
          <w:i/>
          <w:iCs/>
          <w:lang w:val="en-US"/>
        </w:rPr>
        <w:t>7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>Define evaluation parameters Highway-Hazard and Urban Grid-Hazard scenarios to be studied as part of Rel-19 ISAC channel modelling study.</w:t>
      </w:r>
    </w:p>
    <w:p w14:paraId="120E6ECF" w14:textId="77777777" w:rsidR="00B15E28" w:rsidRPr="003A4513" w:rsidRDefault="00B15E28" w:rsidP="00B15E28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>
        <w:rPr>
          <w:b/>
          <w:i/>
          <w:iCs/>
          <w:lang w:val="en-US"/>
        </w:rPr>
        <w:t>8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 xml:space="preserve">Use the evaluation parameters proposed in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_Ref166018905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>Table 9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and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_Ref166018908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>Table 10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for Highway-Hazard and Urban Grid-Hazard scenarios respectively in Rel-19 ISAC channel modelling study.</w:t>
      </w:r>
    </w:p>
    <w:p w14:paraId="18A11042" w14:textId="77777777" w:rsidR="00B15E28" w:rsidRPr="003A4513" w:rsidRDefault="00B15E28" w:rsidP="00B15E28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>
        <w:rPr>
          <w:b/>
          <w:i/>
          <w:iCs/>
          <w:lang w:val="en-US"/>
        </w:rPr>
        <w:t>9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>Define evaluation parameters InF-AGV scenario to be studied as part of Rel-19 ISAC channel modelling study.</w:t>
      </w:r>
    </w:p>
    <w:p w14:paraId="245EF67E" w14:textId="707CA94E" w:rsidR="00B15E28" w:rsidRDefault="00B15E28" w:rsidP="00B15E28">
      <w:pPr>
        <w:ind w:left="1418" w:hanging="1134"/>
        <w:rPr>
          <w:b/>
          <w:i/>
          <w:iCs/>
          <w:lang w:val="en-US"/>
        </w:rPr>
      </w:pPr>
      <w:r w:rsidRPr="003A4513">
        <w:rPr>
          <w:b/>
          <w:i/>
          <w:iCs/>
          <w:lang w:val="en-US"/>
        </w:rPr>
        <w:t xml:space="preserve">Proposal </w:t>
      </w:r>
      <w:r>
        <w:rPr>
          <w:b/>
          <w:i/>
          <w:iCs/>
          <w:lang w:val="en-US"/>
        </w:rPr>
        <w:t>10</w:t>
      </w:r>
      <w:r w:rsidRPr="003A4513">
        <w:rPr>
          <w:b/>
          <w:i/>
          <w:iCs/>
          <w:lang w:val="en-US"/>
        </w:rPr>
        <w:t>:</w:t>
      </w:r>
      <w:r w:rsidRPr="003A4513">
        <w:rPr>
          <w:b/>
          <w:i/>
          <w:iCs/>
          <w:lang w:val="en-US"/>
        </w:rPr>
        <w:tab/>
        <w:t xml:space="preserve">Use the evaluation parameters proposed in </w:t>
      </w:r>
      <w:r w:rsidRPr="003A4513">
        <w:rPr>
          <w:b/>
          <w:i/>
          <w:iCs/>
          <w:lang w:val="en-US"/>
        </w:rPr>
        <w:fldChar w:fldCharType="begin"/>
      </w:r>
      <w:r w:rsidRPr="003A4513">
        <w:rPr>
          <w:b/>
          <w:i/>
          <w:iCs/>
          <w:lang w:val="en-US"/>
        </w:rPr>
        <w:instrText xml:space="preserve"> REF _Ref166019056 \h  \* MERGEFORMAT </w:instrText>
      </w:r>
      <w:r w:rsidRPr="003A4513">
        <w:rPr>
          <w:b/>
          <w:i/>
          <w:iCs/>
          <w:lang w:val="en-US"/>
        </w:rPr>
      </w:r>
      <w:r w:rsidRPr="003A4513">
        <w:rPr>
          <w:b/>
          <w:i/>
          <w:iCs/>
          <w:lang w:val="en-US"/>
        </w:rPr>
        <w:fldChar w:fldCharType="separate"/>
      </w:r>
      <w:r w:rsidRPr="003A4513">
        <w:rPr>
          <w:b/>
          <w:i/>
          <w:iCs/>
          <w:lang w:val="en-US"/>
        </w:rPr>
        <w:t>Table 11</w:t>
      </w:r>
      <w:r w:rsidRPr="003A4513">
        <w:rPr>
          <w:b/>
          <w:i/>
          <w:iCs/>
          <w:lang w:val="en-US"/>
        </w:rPr>
        <w:fldChar w:fldCharType="end"/>
      </w:r>
      <w:r w:rsidRPr="003A4513">
        <w:rPr>
          <w:b/>
          <w:i/>
          <w:iCs/>
          <w:lang w:val="en-US"/>
        </w:rPr>
        <w:t xml:space="preserve"> for InF-AGV scenario in Rel-19 ISAC channel modelling study.</w:t>
      </w:r>
    </w:p>
    <w:p w14:paraId="797803DA" w14:textId="77777777" w:rsidR="00B15E28" w:rsidRDefault="00B15E28">
      <w:pPr>
        <w:overflowPunct/>
        <w:autoSpaceDE/>
        <w:autoSpaceDN/>
        <w:adjustRightInd/>
        <w:spacing w:after="0"/>
        <w:textAlignment w:val="auto"/>
        <w:rPr>
          <w:b/>
          <w:i/>
          <w:iCs/>
          <w:lang w:val="en-US"/>
        </w:rPr>
      </w:pPr>
      <w:r>
        <w:rPr>
          <w:b/>
          <w:i/>
          <w:iCs/>
          <w:lang w:val="en-US"/>
        </w:rPr>
        <w:br w:type="page"/>
      </w:r>
    </w:p>
    <w:p w14:paraId="600A646A" w14:textId="56B1E9AD" w:rsidR="00ED0266" w:rsidRPr="003A4513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3A4513">
        <w:rPr>
          <w:lang w:val="en-US"/>
        </w:rPr>
        <w:lastRenderedPageBreak/>
        <w:t>References</w:t>
      </w:r>
    </w:p>
    <w:p w14:paraId="43677F36" w14:textId="77777777" w:rsidR="00237A40" w:rsidRPr="003A4513" w:rsidRDefault="00237A40" w:rsidP="00237A40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15" w:name="_Hlk146225683"/>
      <w:r w:rsidRPr="003A4513">
        <w:rPr>
          <w:sz w:val="20"/>
          <w:szCs w:val="20"/>
          <w:lang w:val="en-US"/>
        </w:rPr>
        <w:t>RP-234069</w:t>
      </w:r>
      <w:r w:rsidRPr="003A4513">
        <w:rPr>
          <w:sz w:val="20"/>
          <w:szCs w:val="20"/>
          <w:lang w:val="en-US"/>
        </w:rPr>
        <w:tab/>
        <w:t>New SID: Study on channel modelling for Integrated Sensing and Communication (ISAC) for NR</w:t>
      </w:r>
    </w:p>
    <w:p w14:paraId="7488222A" w14:textId="77777777" w:rsidR="00237A40" w:rsidRPr="003A4513" w:rsidRDefault="00237A40" w:rsidP="00237A40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3A4513">
        <w:rPr>
          <w:sz w:val="20"/>
          <w:szCs w:val="20"/>
          <w:lang w:val="en-US"/>
        </w:rPr>
        <w:t>TR 38.901</w:t>
      </w:r>
      <w:r w:rsidRPr="003A4513">
        <w:rPr>
          <w:sz w:val="20"/>
          <w:szCs w:val="20"/>
          <w:lang w:val="en-US"/>
        </w:rPr>
        <w:tab/>
        <w:t>Study on channel model for frequencies from 0.5 to 100 GHz</w:t>
      </w:r>
    </w:p>
    <w:p w14:paraId="2E6CCA42" w14:textId="3FD9D1E4" w:rsidR="00051E07" w:rsidRPr="003A4513" w:rsidRDefault="00051E07" w:rsidP="00237A40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3A4513">
        <w:rPr>
          <w:sz w:val="20"/>
          <w:szCs w:val="20"/>
          <w:lang w:val="en-US"/>
        </w:rPr>
        <w:t>TR 37.885</w:t>
      </w:r>
      <w:r w:rsidRPr="003A4513">
        <w:rPr>
          <w:sz w:val="20"/>
          <w:szCs w:val="20"/>
          <w:lang w:val="en-US"/>
        </w:rPr>
        <w:tab/>
        <w:t>Study on evaluation methodology of new Vehicle-to-Everything (V2X) use cases for LTE and NR</w:t>
      </w:r>
    </w:p>
    <w:p w14:paraId="6637B62B" w14:textId="04DE4D6D" w:rsidR="00D24606" w:rsidRPr="003A4513" w:rsidRDefault="00D24606" w:rsidP="00237A40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3A4513">
        <w:rPr>
          <w:sz w:val="20"/>
          <w:szCs w:val="20"/>
          <w:lang w:val="en-US"/>
        </w:rPr>
        <w:t>TR 36.777</w:t>
      </w:r>
      <w:r w:rsidRPr="003A4513">
        <w:rPr>
          <w:sz w:val="20"/>
          <w:szCs w:val="20"/>
          <w:lang w:val="en-US"/>
        </w:rPr>
        <w:tab/>
        <w:t>Study on Enhanced LTE Support for Aerial Vehicles</w:t>
      </w:r>
    </w:p>
    <w:p w14:paraId="2593A683" w14:textId="77777777" w:rsidR="00237A40" w:rsidRPr="003A4513" w:rsidRDefault="00237A40" w:rsidP="00237A40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3A4513">
        <w:rPr>
          <w:sz w:val="20"/>
          <w:szCs w:val="20"/>
          <w:lang w:val="en-US"/>
        </w:rPr>
        <w:t>TR 22.381</w:t>
      </w:r>
      <w:r w:rsidRPr="003A4513">
        <w:rPr>
          <w:sz w:val="20"/>
          <w:szCs w:val="20"/>
          <w:lang w:val="en-US"/>
        </w:rPr>
        <w:tab/>
        <w:t>Service requirements for Integrated Sensing and Communication</w:t>
      </w:r>
      <w:bookmarkEnd w:id="15"/>
    </w:p>
    <w:p w14:paraId="2C67AFCE" w14:textId="77777777" w:rsidR="00237A40" w:rsidRPr="003A4513" w:rsidRDefault="00237A40" w:rsidP="00237A40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3A4513">
        <w:rPr>
          <w:sz w:val="20"/>
          <w:szCs w:val="20"/>
          <w:lang w:val="en-US"/>
        </w:rPr>
        <w:t>TR 22.837</w:t>
      </w:r>
      <w:r w:rsidRPr="003A4513">
        <w:rPr>
          <w:sz w:val="20"/>
          <w:szCs w:val="20"/>
          <w:lang w:val="en-US"/>
        </w:rPr>
        <w:tab/>
        <w:t>Study on Integrated Sensing and Communication</w:t>
      </w:r>
    </w:p>
    <w:p w14:paraId="17EF7856" w14:textId="6F834823" w:rsidR="00ED0266" w:rsidRPr="003A4513" w:rsidRDefault="00237A40" w:rsidP="00237A40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3A4513">
        <w:rPr>
          <w:sz w:val="20"/>
          <w:szCs w:val="20"/>
          <w:lang w:val="en-US"/>
        </w:rPr>
        <w:t>R1-2400648</w:t>
      </w:r>
      <w:r w:rsidRPr="003A4513">
        <w:rPr>
          <w:sz w:val="20"/>
          <w:szCs w:val="20"/>
          <w:lang w:val="en-US"/>
        </w:rPr>
        <w:tab/>
        <w:t>Discussion on ISAC deployment scenarios</w:t>
      </w:r>
      <w:r w:rsidRPr="003A4513">
        <w:rPr>
          <w:sz w:val="20"/>
          <w:szCs w:val="20"/>
          <w:lang w:val="en-US"/>
        </w:rPr>
        <w:tab/>
        <w:t>Nokia, Nokia Shanghai Bell</w:t>
      </w:r>
    </w:p>
    <w:p w14:paraId="57EF9ABD" w14:textId="398A9C35" w:rsidR="00237A40" w:rsidRPr="003A4513" w:rsidRDefault="00237A40" w:rsidP="00237A40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3A4513">
        <w:rPr>
          <w:sz w:val="20"/>
          <w:szCs w:val="20"/>
          <w:lang w:val="en-US"/>
        </w:rPr>
        <w:t>R1-2403050</w:t>
      </w:r>
      <w:r w:rsidRPr="003A4513">
        <w:rPr>
          <w:sz w:val="20"/>
          <w:szCs w:val="20"/>
          <w:lang w:val="en-US"/>
        </w:rPr>
        <w:tab/>
        <w:t>FL Summary #3 on ISAC Deployment Scenarios</w:t>
      </w:r>
      <w:r w:rsidRPr="003A4513">
        <w:rPr>
          <w:sz w:val="20"/>
          <w:szCs w:val="20"/>
          <w:lang w:val="en-US"/>
        </w:rPr>
        <w:tab/>
        <w:t>Moderator (AT&amp;T)</w:t>
      </w:r>
    </w:p>
    <w:sectPr w:rsidR="00237A40" w:rsidRPr="003A4513" w:rsidSect="00F2111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EC0AA" w14:textId="77777777" w:rsidR="00F21119" w:rsidRDefault="00F21119">
      <w:r>
        <w:separator/>
      </w:r>
    </w:p>
  </w:endnote>
  <w:endnote w:type="continuationSeparator" w:id="0">
    <w:p w14:paraId="52505160" w14:textId="77777777" w:rsidR="00F21119" w:rsidRDefault="00F21119">
      <w:r>
        <w:continuationSeparator/>
      </w:r>
    </w:p>
  </w:endnote>
  <w:endnote w:type="continuationNotice" w:id="1">
    <w:p w14:paraId="5B10E04E" w14:textId="77777777" w:rsidR="00F21119" w:rsidRDefault="00F211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DB95E" w14:textId="77777777" w:rsidR="00F21119" w:rsidRDefault="00F21119">
      <w:r>
        <w:separator/>
      </w:r>
    </w:p>
  </w:footnote>
  <w:footnote w:type="continuationSeparator" w:id="0">
    <w:p w14:paraId="712B9CC5" w14:textId="77777777" w:rsidR="00F21119" w:rsidRDefault="00F21119">
      <w:r>
        <w:continuationSeparator/>
      </w:r>
    </w:p>
  </w:footnote>
  <w:footnote w:type="continuationNotice" w:id="1">
    <w:p w14:paraId="3A73A7EF" w14:textId="77777777" w:rsidR="00F21119" w:rsidRDefault="00F211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8E1E65"/>
    <w:multiLevelType w:val="hybridMultilevel"/>
    <w:tmpl w:val="788CFC6E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98533D"/>
    <w:multiLevelType w:val="multilevel"/>
    <w:tmpl w:val="C62895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42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7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1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4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1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2"/>
  </w:num>
  <w:num w:numId="2" w16cid:durableId="357124585">
    <w:abstractNumId w:val="18"/>
  </w:num>
  <w:num w:numId="3" w16cid:durableId="1559780918">
    <w:abstractNumId w:val="1"/>
  </w:num>
  <w:num w:numId="4" w16cid:durableId="718750690">
    <w:abstractNumId w:val="33"/>
  </w:num>
  <w:num w:numId="5" w16cid:durableId="1547567976">
    <w:abstractNumId w:val="16"/>
  </w:num>
  <w:num w:numId="6" w16cid:durableId="1485706495">
    <w:abstractNumId w:val="32"/>
  </w:num>
  <w:num w:numId="7" w16cid:durableId="1709142021">
    <w:abstractNumId w:val="15"/>
  </w:num>
  <w:num w:numId="8" w16cid:durableId="1316760466">
    <w:abstractNumId w:val="28"/>
  </w:num>
  <w:num w:numId="9" w16cid:durableId="440952079">
    <w:abstractNumId w:val="24"/>
  </w:num>
  <w:num w:numId="10" w16cid:durableId="1177697182">
    <w:abstractNumId w:val="35"/>
  </w:num>
  <w:num w:numId="11" w16cid:durableId="50622417">
    <w:abstractNumId w:val="30"/>
  </w:num>
  <w:num w:numId="12" w16cid:durableId="1302345153">
    <w:abstractNumId w:val="34"/>
  </w:num>
  <w:num w:numId="13" w16cid:durableId="1965308432">
    <w:abstractNumId w:val="13"/>
  </w:num>
  <w:num w:numId="14" w16cid:durableId="1182354916">
    <w:abstractNumId w:val="7"/>
  </w:num>
  <w:num w:numId="15" w16cid:durableId="1501045113">
    <w:abstractNumId w:val="5"/>
  </w:num>
  <w:num w:numId="16" w16cid:durableId="1353458069">
    <w:abstractNumId w:val="38"/>
  </w:num>
  <w:num w:numId="17" w16cid:durableId="456678639">
    <w:abstractNumId w:val="0"/>
  </w:num>
  <w:num w:numId="18" w16cid:durableId="146094901">
    <w:abstractNumId w:val="22"/>
  </w:num>
  <w:num w:numId="19" w16cid:durableId="933244442">
    <w:abstractNumId w:val="25"/>
  </w:num>
  <w:num w:numId="20" w16cid:durableId="872618463">
    <w:abstractNumId w:val="19"/>
  </w:num>
  <w:num w:numId="21" w16cid:durableId="1417170195">
    <w:abstractNumId w:val="36"/>
  </w:num>
  <w:num w:numId="22" w16cid:durableId="1839999773">
    <w:abstractNumId w:val="39"/>
  </w:num>
  <w:num w:numId="23" w16cid:durableId="1428695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1"/>
  </w:num>
  <w:num w:numId="27" w16cid:durableId="438570035">
    <w:abstractNumId w:val="14"/>
  </w:num>
  <w:num w:numId="28" w16cid:durableId="1889340046">
    <w:abstractNumId w:val="10"/>
  </w:num>
  <w:num w:numId="29" w16cid:durableId="1935703544">
    <w:abstractNumId w:val="29"/>
  </w:num>
  <w:num w:numId="30" w16cid:durableId="1830707453">
    <w:abstractNumId w:val="2"/>
  </w:num>
  <w:num w:numId="31" w16cid:durableId="871918329">
    <w:abstractNumId w:val="4"/>
  </w:num>
  <w:num w:numId="32" w16cid:durableId="918758943">
    <w:abstractNumId w:val="26"/>
  </w:num>
  <w:num w:numId="33" w16cid:durableId="955402489">
    <w:abstractNumId w:val="31"/>
  </w:num>
  <w:num w:numId="34" w16cid:durableId="1288005063">
    <w:abstractNumId w:val="21"/>
  </w:num>
  <w:num w:numId="35" w16cid:durableId="1943226331">
    <w:abstractNumId w:val="27"/>
  </w:num>
  <w:num w:numId="36" w16cid:durableId="1163467163">
    <w:abstractNumId w:val="37"/>
  </w:num>
  <w:num w:numId="37" w16cid:durableId="1033992767">
    <w:abstractNumId w:val="6"/>
  </w:num>
  <w:num w:numId="38" w16cid:durableId="1748382395">
    <w:abstractNumId w:val="31"/>
  </w:num>
  <w:num w:numId="39" w16cid:durableId="1610431453">
    <w:abstractNumId w:val="37"/>
  </w:num>
  <w:num w:numId="40" w16cid:durableId="993415652">
    <w:abstractNumId w:val="12"/>
  </w:num>
  <w:num w:numId="41" w16cid:durableId="440302891">
    <w:abstractNumId w:val="3"/>
  </w:num>
  <w:num w:numId="42" w16cid:durableId="9780682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7619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85926508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067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1E07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8A1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4805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98D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37A40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0F87"/>
    <w:rsid w:val="00251169"/>
    <w:rsid w:val="00251AD6"/>
    <w:rsid w:val="00252C17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60F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6B42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51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8F1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E09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3B03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685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1EA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36D7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40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4F92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815"/>
    <w:rsid w:val="009449B2"/>
    <w:rsid w:val="00944A82"/>
    <w:rsid w:val="00944BA5"/>
    <w:rsid w:val="00944E09"/>
    <w:rsid w:val="00945268"/>
    <w:rsid w:val="009464B5"/>
    <w:rsid w:val="00946C4D"/>
    <w:rsid w:val="00947D6F"/>
    <w:rsid w:val="0095019A"/>
    <w:rsid w:val="0095179C"/>
    <w:rsid w:val="00952054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1D27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06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2184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5E28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1D89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C9F"/>
    <w:rsid w:val="00D22E93"/>
    <w:rsid w:val="00D242DA"/>
    <w:rsid w:val="00D24606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0AE"/>
    <w:rsid w:val="00E16463"/>
    <w:rsid w:val="00E16F82"/>
    <w:rsid w:val="00E17F6F"/>
    <w:rsid w:val="00E208A9"/>
    <w:rsid w:val="00E20B20"/>
    <w:rsid w:val="00E2170E"/>
    <w:rsid w:val="00E224E7"/>
    <w:rsid w:val="00E239D1"/>
    <w:rsid w:val="00E246B9"/>
    <w:rsid w:val="00E250C5"/>
    <w:rsid w:val="00E2651F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600"/>
    <w:rsid w:val="00EF2C14"/>
    <w:rsid w:val="00EF2E6B"/>
    <w:rsid w:val="00EF54D1"/>
    <w:rsid w:val="00EF67BB"/>
    <w:rsid w:val="00EF72F9"/>
    <w:rsid w:val="00EF7702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1119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5F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  <w:rsid w:val="50ED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5D884E-7ADC-4143-BF7B-FD55D37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E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0MaintextChar">
    <w:name w:val="0 Main text Char"/>
    <w:link w:val="0Maintext"/>
    <w:qFormat/>
    <w:locked/>
    <w:rsid w:val="00237A4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237A40"/>
    <w:pPr>
      <w:overflowPunct/>
      <w:autoSpaceDE/>
      <w:autoSpaceDN/>
      <w:adjustRightInd/>
      <w:spacing w:after="0"/>
      <w:jc w:val="both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RBI5PAMIO524-1616901215-21210</_dlc_DocId>
    <_dlc_DocIdUrl xmlns="71c5aaf6-e6ce-465b-b873-5148d2a4c105">
      <Url>https://nokia.sharepoint.com/sites/gxp/_layouts/15/DocIdRedir.aspx?ID=RBI5PAMIO524-1616901215-21210</Url>
      <Description>RBI5PAMIO524-1616901215-21210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2643F-0680-421E-81FC-B61701ECB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13</Pages>
  <Words>2531</Words>
  <Characters>14428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Kevin Wanuga (Nokia)</cp:lastModifiedBy>
  <cp:revision>3</cp:revision>
  <cp:lastPrinted>2016-06-21T00:35:00Z</cp:lastPrinted>
  <dcterms:created xsi:type="dcterms:W3CDTF">2024-05-10T20:04:00Z</dcterms:created>
  <dcterms:modified xsi:type="dcterms:W3CDTF">2024-05-10T20:05:00Z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4e0f7c9a-22b1-402c-9786-df0173594832</vt:lpwstr>
  </property>
  <property fmtid="{D5CDD505-2E9C-101B-9397-08002B2CF9AE}" pid="9" name="MediaServiceImageTags">
    <vt:lpwstr/>
  </property>
</Properties>
</file>